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05FA6C" w14:textId="33B32E61" w:rsidR="00C95E62" w:rsidRDefault="00C95E62" w:rsidP="00C95E6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435F1E">
        <w:rPr>
          <w:rFonts w:ascii="Arial" w:hAnsi="Arial" w:cs="Arial"/>
          <w:b/>
          <w:bCs/>
        </w:rPr>
        <w:t>3GPP TSG RAN WG1 #</w:t>
      </w:r>
      <w:r>
        <w:rPr>
          <w:rFonts w:ascii="Arial" w:hAnsi="Arial" w:cs="Arial"/>
          <w:b/>
          <w:bCs/>
        </w:rPr>
        <w:t>103-e</w:t>
      </w:r>
      <w:r w:rsidRPr="00435F1E">
        <w:rPr>
          <w:rFonts w:ascii="Arial" w:hAnsi="Arial" w:cs="Arial"/>
          <w:b/>
          <w:bCs/>
        </w:rPr>
        <w:tab/>
      </w:r>
      <w:r w:rsidRPr="00435F1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871F8C">
        <w:rPr>
          <w:rFonts w:ascii="Arial" w:hAnsi="Arial" w:cs="Arial"/>
          <w:b/>
          <w:bCs/>
        </w:rPr>
        <w:t>R1-</w:t>
      </w:r>
      <w:r>
        <w:rPr>
          <w:rFonts w:ascii="Arial" w:hAnsi="Arial" w:cs="Arial"/>
          <w:b/>
          <w:bCs/>
        </w:rPr>
        <w:t>200</w:t>
      </w:r>
      <w:r w:rsidR="00F90FD3">
        <w:rPr>
          <w:rFonts w:ascii="Arial" w:hAnsi="Arial" w:cs="Arial"/>
          <w:b/>
          <w:bCs/>
        </w:rPr>
        <w:t>8448</w:t>
      </w:r>
    </w:p>
    <w:p w14:paraId="3164E32B" w14:textId="77777777" w:rsidR="00C95E62" w:rsidRPr="00210D4C" w:rsidRDefault="00C95E62" w:rsidP="00C95E6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e-Meeting, October 26</w:t>
      </w:r>
      <w:r w:rsidRPr="00133AE5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 xml:space="preserve"> </w:t>
      </w:r>
      <w:r w:rsidRPr="00435F1E">
        <w:rPr>
          <w:rFonts w:ascii="Arial" w:eastAsia="MS Mincho" w:hAnsi="Arial" w:cs="Arial"/>
          <w:b/>
          <w:bCs/>
          <w:lang w:eastAsia="ja-JP"/>
        </w:rPr>
        <w:t>–</w:t>
      </w:r>
      <w:r>
        <w:rPr>
          <w:rFonts w:ascii="Arial" w:eastAsia="MS Mincho" w:hAnsi="Arial" w:cs="Arial"/>
          <w:b/>
          <w:bCs/>
          <w:lang w:eastAsia="ja-JP"/>
        </w:rPr>
        <w:t xml:space="preserve"> November 13</w:t>
      </w:r>
      <w:r w:rsidRPr="00133AE5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435F1E">
        <w:rPr>
          <w:rFonts w:ascii="Arial" w:eastAsia="MS Mincho" w:hAnsi="Arial" w:cs="Arial"/>
          <w:b/>
          <w:bCs/>
          <w:lang w:eastAsia="ja-JP"/>
        </w:rPr>
        <w:t>, 20</w:t>
      </w:r>
      <w:r>
        <w:rPr>
          <w:rFonts w:ascii="Arial" w:eastAsia="MS Mincho" w:hAnsi="Arial" w:cs="Arial"/>
          <w:b/>
          <w:bCs/>
          <w:lang w:eastAsia="ja-JP"/>
        </w:rPr>
        <w:t>20</w:t>
      </w:r>
    </w:p>
    <w:p w14:paraId="1ED9FE78" w14:textId="77777777" w:rsidR="00210D4C" w:rsidRDefault="00210D4C" w:rsidP="00311702">
      <w:pPr>
        <w:pStyle w:val="3GPPHeader"/>
      </w:pPr>
    </w:p>
    <w:p w14:paraId="5FB7E722" w14:textId="0A3803D7" w:rsidR="00E90E49" w:rsidRPr="00FE6057" w:rsidRDefault="00E90E49" w:rsidP="00311702">
      <w:pPr>
        <w:pStyle w:val="3GPPHeader"/>
        <w:rPr>
          <w:b w:val="0"/>
          <w:bCs/>
        </w:rPr>
      </w:pPr>
      <w:r w:rsidRPr="00CE30E7">
        <w:t>Agenda Item:</w:t>
      </w:r>
      <w:r w:rsidRPr="00CE30E7">
        <w:tab/>
      </w:r>
      <w:r w:rsidR="00133AE5" w:rsidRPr="00BA23D1">
        <w:t>8</w:t>
      </w:r>
      <w:r w:rsidR="002E63F4" w:rsidRPr="00BA23D1">
        <w:t>.</w:t>
      </w:r>
      <w:r w:rsidR="00133AE5" w:rsidRPr="00BA23D1">
        <w:t>11</w:t>
      </w:r>
      <w:r w:rsidR="008A4C42" w:rsidRPr="00BA23D1">
        <w:t>.</w:t>
      </w:r>
      <w:r w:rsidR="00551A53" w:rsidRPr="00BA23D1">
        <w:t>3</w:t>
      </w:r>
    </w:p>
    <w:p w14:paraId="2D2AF385" w14:textId="5863517E" w:rsidR="00E90E49" w:rsidRPr="00CE30E7" w:rsidRDefault="003D3C45" w:rsidP="00F64C2B">
      <w:pPr>
        <w:pStyle w:val="3GPPHeader"/>
      </w:pPr>
      <w:r w:rsidRPr="00CE30E7">
        <w:t>Source:</w:t>
      </w:r>
      <w:r w:rsidR="00E90E49" w:rsidRPr="00CE30E7">
        <w:tab/>
      </w:r>
      <w:r w:rsidR="00F12DE8" w:rsidRPr="00CE30E7">
        <w:t>Apple</w:t>
      </w:r>
    </w:p>
    <w:p w14:paraId="64D45340" w14:textId="3E80DE28" w:rsidR="00531215" w:rsidRPr="00CE30E7" w:rsidRDefault="003D3C45" w:rsidP="00311702">
      <w:pPr>
        <w:pStyle w:val="3GPPHeader"/>
      </w:pPr>
      <w:r w:rsidRPr="00CE30E7">
        <w:t>Title:</w:t>
      </w:r>
      <w:r w:rsidR="00E90E49" w:rsidRPr="00CE30E7">
        <w:tab/>
      </w:r>
      <w:r w:rsidR="00585874">
        <w:t>Discussion o</w:t>
      </w:r>
      <w:r w:rsidR="006C74A4" w:rsidRPr="006C74A4">
        <w:t>n</w:t>
      </w:r>
      <w:r w:rsidR="00922E34">
        <w:t xml:space="preserve"> Sidelink </w:t>
      </w:r>
      <w:r w:rsidR="00380AB7">
        <w:t>DRX</w:t>
      </w:r>
    </w:p>
    <w:p w14:paraId="4C4FA8C4" w14:textId="77777777" w:rsidR="00E90E49" w:rsidRPr="00CE30E7" w:rsidRDefault="00D52012" w:rsidP="00396685">
      <w:pPr>
        <w:pStyle w:val="3GPPHeader"/>
      </w:pPr>
      <w:r w:rsidRPr="00CE30E7">
        <w:t>Document for:</w:t>
      </w:r>
      <w:r w:rsidRPr="00CE30E7">
        <w:tab/>
        <w:t>Discussion/</w:t>
      </w:r>
      <w:r w:rsidR="00E90E49" w:rsidRPr="00CE30E7">
        <w:t>Decision</w:t>
      </w:r>
    </w:p>
    <w:p w14:paraId="3E96BFCD" w14:textId="3D8CFDE4" w:rsidR="00342E02" w:rsidRDefault="00E90E49" w:rsidP="00342E02">
      <w:pPr>
        <w:pStyle w:val="Heading1"/>
      </w:pPr>
      <w:r w:rsidRPr="00A6576F">
        <w:t>Introduction</w:t>
      </w:r>
    </w:p>
    <w:p w14:paraId="02A30A33" w14:textId="639BD231" w:rsidR="00585874" w:rsidRDefault="00343100" w:rsidP="00CD60DA">
      <w:pPr>
        <w:jc w:val="both"/>
      </w:pPr>
      <w:r>
        <w:t xml:space="preserve">The </w:t>
      </w:r>
      <w:r w:rsidR="00C67F10">
        <w:t>Release-</w:t>
      </w:r>
      <w:r w:rsidR="00133AE5">
        <w:t>17</w:t>
      </w:r>
      <w:r w:rsidR="00C67F10">
        <w:t xml:space="preserve"> </w:t>
      </w:r>
      <w:r>
        <w:t xml:space="preserve">NR </w:t>
      </w:r>
      <w:r w:rsidR="00133AE5">
        <w:t xml:space="preserve">sidelink enhancement work item was initially approved </w:t>
      </w:r>
      <w:r w:rsidR="00C67F10">
        <w:t>in Dec. 2019</w:t>
      </w:r>
      <w:r w:rsidR="00133AE5">
        <w:t xml:space="preserve"> </w:t>
      </w:r>
      <w:r w:rsidR="00133AE5">
        <w:fldChar w:fldCharType="begin"/>
      </w:r>
      <w:r w:rsidR="00133AE5">
        <w:instrText xml:space="preserve"> REF _Ref29545847 \r \h </w:instrText>
      </w:r>
      <w:r w:rsidR="00133AE5">
        <w:fldChar w:fldCharType="separate"/>
      </w:r>
      <w:r w:rsidR="00DD1994">
        <w:t>[1]</w:t>
      </w:r>
      <w:r w:rsidR="00133AE5">
        <w:fldChar w:fldCharType="end"/>
      </w:r>
      <w:r w:rsidR="00C67F10">
        <w:t>.</w:t>
      </w:r>
      <w:r w:rsidR="00133AE5">
        <w:t xml:space="preserve"> The work item descriptions</w:t>
      </w:r>
      <w:r w:rsidR="007D5A59">
        <w:t xml:space="preserve"> (WID)</w:t>
      </w:r>
      <w:r w:rsidR="00133AE5">
        <w:t xml:space="preserve"> were updated in </w:t>
      </w:r>
      <w:r w:rsidR="00874816">
        <w:fldChar w:fldCharType="begin"/>
      </w:r>
      <w:r w:rsidR="00874816">
        <w:instrText xml:space="preserve"> REF _Ref46220695 \r \h </w:instrText>
      </w:r>
      <w:r w:rsidR="00874816">
        <w:fldChar w:fldCharType="separate"/>
      </w:r>
      <w:r w:rsidR="00DD1994">
        <w:t>[2]</w:t>
      </w:r>
      <w:r w:rsidR="00874816">
        <w:fldChar w:fldCharType="end"/>
      </w:r>
      <w:r w:rsidR="00874816">
        <w:t>.</w:t>
      </w:r>
      <w:r w:rsidR="00585874">
        <w:t xml:space="preserve"> </w:t>
      </w:r>
      <w:r w:rsidR="00874816">
        <w:t xml:space="preserve">One of the objectives of NR sidelink enhancement work item is </w:t>
      </w:r>
      <w:r w:rsidR="00922E34">
        <w:t xml:space="preserve">sidelink </w:t>
      </w:r>
      <w:r w:rsidR="00063EB3">
        <w:t>DRX for broadcast, groupcast and unicast</w:t>
      </w:r>
      <w:r w:rsidR="00922E34">
        <w:t xml:space="preserve">. </w:t>
      </w:r>
    </w:p>
    <w:p w14:paraId="4B1ACED9" w14:textId="77777777" w:rsidR="00585874" w:rsidRDefault="00585874" w:rsidP="00CD60DA">
      <w:pPr>
        <w:jc w:val="both"/>
      </w:pPr>
    </w:p>
    <w:p w14:paraId="3BC0C1E0" w14:textId="1FEFCF8B" w:rsidR="00063EB3" w:rsidRPr="007F6E5F" w:rsidRDefault="00063EB3" w:rsidP="00063EB3">
      <w:pPr>
        <w:rPr>
          <w:lang w:eastAsia="ko-KR"/>
        </w:rPr>
      </w:pPr>
      <w:r w:rsidRPr="007F6E5F">
        <w:rPr>
          <w:lang w:eastAsia="ko-KR"/>
        </w:rPr>
        <w:t>Sidelink DRX for broadcast, groupcast, and unicast [RAN2]</w:t>
      </w:r>
    </w:p>
    <w:p w14:paraId="6CDA9566" w14:textId="77777777" w:rsidR="00063EB3" w:rsidRDefault="00063EB3" w:rsidP="00063EB3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 w:rsidRPr="007F6E5F">
        <w:rPr>
          <w:lang w:eastAsia="ko-KR"/>
        </w:rPr>
        <w:t>Define on- and off-durations in sidelink and specify the corresponding</w:t>
      </w:r>
      <w:r>
        <w:rPr>
          <w:lang w:eastAsia="ko-KR"/>
        </w:rPr>
        <w:t xml:space="preserve"> UE procedure</w:t>
      </w:r>
    </w:p>
    <w:p w14:paraId="18A260E5" w14:textId="77777777" w:rsidR="00063EB3" w:rsidRDefault="00063EB3" w:rsidP="00063EB3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 w:rsidRPr="00EE65B4">
        <w:rPr>
          <w:lang w:eastAsia="ko-KR"/>
        </w:rPr>
        <w:t>Specify mechanism aiming to align sidelink DRX wake-up time among the UEs communicating with each other</w:t>
      </w:r>
    </w:p>
    <w:p w14:paraId="01F4A3DC" w14:textId="07389C21" w:rsidR="00585874" w:rsidRDefault="00063EB3" w:rsidP="00D06C76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 w:rsidRPr="00EE65B4">
        <w:rPr>
          <w:lang w:eastAsia="ko-KR"/>
        </w:rPr>
        <w:t xml:space="preserve">Specify mechanism aiming to align sidelink DRX wake-up time with </w:t>
      </w:r>
      <w:proofErr w:type="spellStart"/>
      <w:r w:rsidRPr="00EE65B4">
        <w:rPr>
          <w:lang w:eastAsia="ko-KR"/>
        </w:rPr>
        <w:t>Uu</w:t>
      </w:r>
      <w:proofErr w:type="spellEnd"/>
      <w:r w:rsidRPr="00EE65B4">
        <w:rPr>
          <w:lang w:eastAsia="ko-KR"/>
        </w:rPr>
        <w:t xml:space="preserve"> DRX wake-up time in an in-coverage UE</w:t>
      </w:r>
    </w:p>
    <w:p w14:paraId="65E8C13E" w14:textId="6693E7FE" w:rsidR="006400C7" w:rsidRPr="006400C7" w:rsidRDefault="006400C7" w:rsidP="00CD60DA">
      <w:pPr>
        <w:jc w:val="both"/>
      </w:pPr>
      <w:r>
        <w:t xml:space="preserve">In this contribution, we </w:t>
      </w:r>
      <w:r w:rsidR="00C67F10">
        <w:t xml:space="preserve">discuss </w:t>
      </w:r>
      <w:r w:rsidR="00922E34">
        <w:t xml:space="preserve">the </w:t>
      </w:r>
      <w:r w:rsidR="00063EB3">
        <w:t>potential RAN1 impact from sidelink DRX.</w:t>
      </w:r>
      <w:r w:rsidR="00145723">
        <w:t xml:space="preserve"> </w:t>
      </w:r>
      <w:r w:rsidR="00C90EE9">
        <w:t xml:space="preserve"> </w:t>
      </w:r>
    </w:p>
    <w:p w14:paraId="66B061C1" w14:textId="59298859" w:rsidR="00C90EE9" w:rsidRDefault="00EA5A5B" w:rsidP="00874816">
      <w:pPr>
        <w:pStyle w:val="Heading1"/>
      </w:pPr>
      <w:r>
        <w:t>Discussion</w:t>
      </w:r>
    </w:p>
    <w:p w14:paraId="42F50323" w14:textId="71CAD599" w:rsidR="00224ECB" w:rsidRDefault="00224ECB" w:rsidP="00C90EE9">
      <w:pPr>
        <w:jc w:val="both"/>
      </w:pPr>
      <w:r>
        <w:t xml:space="preserve">The sidelink DRX is one of the main objectives of RAN2. With the configuration of sidelink DRX, a UE does not monitor PSCCH during the </w:t>
      </w:r>
      <w:proofErr w:type="gramStart"/>
      <w:r>
        <w:t>off-duration</w:t>
      </w:r>
      <w:proofErr w:type="gramEnd"/>
      <w:r>
        <w:t>. Suppose a UE is configured with sidelink DRX, a peer</w:t>
      </w:r>
      <w:r w:rsidR="000A20E4">
        <w:t xml:space="preserve"> transmit</w:t>
      </w:r>
      <w:r>
        <w:t xml:space="preserve"> UE may want to learn this configuration such that the </w:t>
      </w:r>
      <w:r w:rsidR="000A20E4">
        <w:t>transmit</w:t>
      </w:r>
      <w:r>
        <w:t xml:space="preserve"> UE does not make any sidelink transmissions to the first UE during its </w:t>
      </w:r>
      <w:proofErr w:type="gramStart"/>
      <w:r>
        <w:t>off-duration</w:t>
      </w:r>
      <w:proofErr w:type="gramEnd"/>
      <w:r w:rsidR="005C265B">
        <w:t xml:space="preserve">. This could avoid wasting resources, </w:t>
      </w:r>
      <w:r>
        <w:t>since</w:t>
      </w:r>
      <w:r w:rsidR="005C265B">
        <w:t xml:space="preserve"> the UE in </w:t>
      </w:r>
      <w:proofErr w:type="gramStart"/>
      <w:r w:rsidR="005C265B">
        <w:t>off-duration</w:t>
      </w:r>
      <w:proofErr w:type="gramEnd"/>
      <w:r w:rsidR="005C265B">
        <w:t xml:space="preserve"> cannot receive any sidelink data. If the peer </w:t>
      </w:r>
      <w:r w:rsidR="000A20E4">
        <w:t xml:space="preserve">transmit </w:t>
      </w:r>
      <w:r w:rsidR="005C265B">
        <w:t xml:space="preserve">UE is a mode 2 UE, then its resource selection procedure may be modified so that the selected sidelink resources are in the on-duration of the receiver UE. If the peer UE is a mode 1 UE, it may need to inform </w:t>
      </w:r>
      <w:proofErr w:type="spellStart"/>
      <w:r w:rsidR="005C265B">
        <w:t>gNB</w:t>
      </w:r>
      <w:proofErr w:type="spellEnd"/>
      <w:r w:rsidR="005C265B">
        <w:t xml:space="preserve"> about the sidelink DRX configuration of the receiver UE so that the scheduled sidelink resources from </w:t>
      </w:r>
      <w:proofErr w:type="spellStart"/>
      <w:r w:rsidR="005C265B">
        <w:t>gNB</w:t>
      </w:r>
      <w:proofErr w:type="spellEnd"/>
      <w:r w:rsidR="005C265B">
        <w:t xml:space="preserve"> are in the on-duration of the receiver UE.</w:t>
      </w:r>
    </w:p>
    <w:p w14:paraId="21A44D77" w14:textId="52D83EEF" w:rsidR="00224ECB" w:rsidRDefault="00224ECB" w:rsidP="00C90EE9">
      <w:pPr>
        <w:jc w:val="both"/>
      </w:pPr>
    </w:p>
    <w:p w14:paraId="3ED5B4DC" w14:textId="5F424F54" w:rsidR="00973004" w:rsidRDefault="005C265B" w:rsidP="00C90EE9">
      <w:pPr>
        <w:jc w:val="both"/>
      </w:pPr>
      <w:r>
        <w:t xml:space="preserve">On the other hand, if a UE is configured with sidelink DRX, then its sensing operation may be affected since it cannot perform sensing during the </w:t>
      </w:r>
      <w:proofErr w:type="gramStart"/>
      <w:r>
        <w:t>off-duration</w:t>
      </w:r>
      <w:proofErr w:type="gramEnd"/>
      <w:r>
        <w:t xml:space="preserve">. </w:t>
      </w:r>
      <w:r w:rsidR="00D94A54">
        <w:t>Reduction in sensing due to</w:t>
      </w:r>
      <w:r w:rsidR="00D94A54">
        <w:t xml:space="preserve"> sidelink</w:t>
      </w:r>
      <w:r w:rsidR="00D94A54">
        <w:t xml:space="preserve"> DRX not only affects the </w:t>
      </w:r>
      <w:r w:rsidR="00D94A54">
        <w:t xml:space="preserve">transmission </w:t>
      </w:r>
      <w:r w:rsidR="00D94A54">
        <w:t xml:space="preserve">reliability of the UEs participating in </w:t>
      </w:r>
      <w:r w:rsidR="00D94A54">
        <w:t xml:space="preserve">sidelink </w:t>
      </w:r>
      <w:r w:rsidR="00D94A54">
        <w:t xml:space="preserve">DRX, but also affects significantly to the performance of </w:t>
      </w:r>
      <w:r w:rsidR="00D94A54">
        <w:t>other</w:t>
      </w:r>
      <w:r w:rsidR="00D94A54">
        <w:t xml:space="preserve"> UEs which are not performing DRX. This effect is due to the fact that </w:t>
      </w:r>
      <w:r w:rsidR="00D94A54">
        <w:t xml:space="preserve">sidelink </w:t>
      </w:r>
      <w:r w:rsidR="00D94A54">
        <w:t xml:space="preserve">DRX </w:t>
      </w:r>
      <w:r w:rsidR="00D94A54">
        <w:t>implie</w:t>
      </w:r>
      <w:r w:rsidR="00D94A54">
        <w:t xml:space="preserve">s reduced sensing and </w:t>
      </w:r>
      <w:r w:rsidR="00D94A54">
        <w:t>hence increased</w:t>
      </w:r>
      <w:r w:rsidR="00D94A54">
        <w:t xml:space="preserve"> collision probability. S</w:t>
      </w:r>
      <w:r>
        <w:t>ensing and resource selection procedure of th</w:t>
      </w:r>
      <w:r w:rsidR="00D94A54">
        <w:t>e</w:t>
      </w:r>
      <w:r>
        <w:t xml:space="preserve"> UE</w:t>
      </w:r>
      <w:r w:rsidR="00D94A54">
        <w:t>s</w:t>
      </w:r>
      <w:r>
        <w:t xml:space="preserve"> </w:t>
      </w:r>
      <w:r w:rsidR="00D94A54">
        <w:t xml:space="preserve">configured with sidelink DRX is required to be analyzed to avoid regraded resource allocation mechanism performance for the system as a whole. </w:t>
      </w:r>
      <w:r>
        <w:t>Hence, we have the following proposal:</w:t>
      </w:r>
    </w:p>
    <w:p w14:paraId="34712547" w14:textId="77777777" w:rsidR="00973004" w:rsidRDefault="00973004" w:rsidP="00C90EE9">
      <w:pPr>
        <w:jc w:val="both"/>
      </w:pPr>
    </w:p>
    <w:p w14:paraId="47FC0B2F" w14:textId="7EBAE0EC" w:rsidR="00042EE4" w:rsidRDefault="00310360" w:rsidP="00C90EE9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 w:rsidR="00063EB3">
        <w:rPr>
          <w:i/>
        </w:rPr>
        <w:t xml:space="preserve">RAN1 to examine the potential RAN1 impact from sidelink DRX. </w:t>
      </w:r>
    </w:p>
    <w:p w14:paraId="75B6C6EA" w14:textId="77777777" w:rsidR="007B16DB" w:rsidRPr="007B16DB" w:rsidRDefault="007B16DB" w:rsidP="00C90EE9">
      <w:pPr>
        <w:jc w:val="both"/>
        <w:rPr>
          <w:i/>
        </w:rPr>
      </w:pPr>
    </w:p>
    <w:p w14:paraId="2896E657" w14:textId="2DF29AD0" w:rsidR="00854A60" w:rsidRPr="00A6576F" w:rsidRDefault="009C5A97" w:rsidP="00FB330B">
      <w:pPr>
        <w:pStyle w:val="Heading1"/>
      </w:pPr>
      <w:r w:rsidRPr="00A6576F">
        <w:lastRenderedPageBreak/>
        <w:t>Conclusion</w:t>
      </w:r>
    </w:p>
    <w:p w14:paraId="69378078" w14:textId="566430E2" w:rsidR="00DC6DA7" w:rsidRDefault="00A04318" w:rsidP="00BB4346">
      <w:pPr>
        <w:jc w:val="both"/>
      </w:pPr>
      <w:r>
        <w:t xml:space="preserve">In this contribution, we </w:t>
      </w:r>
      <w:r w:rsidR="00145723">
        <w:t>provided our views on</w:t>
      </w:r>
      <w:r w:rsidR="00D06C76">
        <w:t xml:space="preserve"> RAN1 impact of</w:t>
      </w:r>
      <w:r w:rsidR="00145723">
        <w:t xml:space="preserve"> sidelink </w:t>
      </w:r>
      <w:r w:rsidR="00D06C76">
        <w:t>DRX</w:t>
      </w:r>
      <w:r w:rsidR="00145723">
        <w:t xml:space="preserve">. </w:t>
      </w:r>
      <w:r>
        <w:t>Our proposal</w:t>
      </w:r>
      <w:r w:rsidR="00D06C76">
        <w:t xml:space="preserve"> i</w:t>
      </w:r>
      <w:r>
        <w:t>s</w:t>
      </w:r>
      <w:r w:rsidR="00D06C76">
        <w:t xml:space="preserve"> as</w:t>
      </w:r>
      <w:r>
        <w:t xml:space="preserve"> follows: </w:t>
      </w:r>
    </w:p>
    <w:p w14:paraId="2CCF4465" w14:textId="6404423C" w:rsidR="009C782B" w:rsidRDefault="009C782B" w:rsidP="00BB4346">
      <w:pPr>
        <w:jc w:val="both"/>
      </w:pPr>
    </w:p>
    <w:p w14:paraId="64F24864" w14:textId="7292640B" w:rsidR="005C265B" w:rsidRDefault="009D0E53" w:rsidP="005C265B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 w:rsidR="005C265B">
        <w:rPr>
          <w:i/>
        </w:rPr>
        <w:t xml:space="preserve">RAN1 to examine the potential RAN1 impact from sidelink DRX. </w:t>
      </w:r>
    </w:p>
    <w:p w14:paraId="441B98B6" w14:textId="3DD013BF" w:rsidR="00042EE4" w:rsidRPr="00042EE4" w:rsidRDefault="00042EE4" w:rsidP="005C265B">
      <w:pPr>
        <w:jc w:val="both"/>
      </w:pP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383F81D8" w14:textId="018FE7BA" w:rsidR="00C67F10" w:rsidRDefault="00C67F10" w:rsidP="00A323E2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0" w:name="_Ref29545847"/>
      <w:r>
        <w:t>RP-193</w:t>
      </w:r>
      <w:r w:rsidR="00133AE5">
        <w:t>257</w:t>
      </w:r>
      <w:r>
        <w:t xml:space="preserve">, </w:t>
      </w:r>
      <w:r w:rsidR="00133AE5">
        <w:t xml:space="preserve">New WID on NR sidelink enhancement, </w:t>
      </w:r>
      <w:proofErr w:type="spellStart"/>
      <w:r>
        <w:t>Sitges</w:t>
      </w:r>
      <w:proofErr w:type="spellEnd"/>
      <w:r>
        <w:t xml:space="preserve">, </w:t>
      </w:r>
      <w:r w:rsidR="00133AE5">
        <w:t>Spain</w:t>
      </w:r>
      <w:r>
        <w:t>, Dec. 2019.</w:t>
      </w:r>
      <w:bookmarkEnd w:id="0"/>
      <w:r>
        <w:t xml:space="preserve"> </w:t>
      </w:r>
    </w:p>
    <w:p w14:paraId="7EAF0EE4" w14:textId="1DB3BF11" w:rsidR="00043063" w:rsidRDefault="00133AE5" w:rsidP="005C265B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1" w:name="_Ref46220695"/>
      <w:r>
        <w:t>RP-201385, WID revision: NR sidelink enhancement, Electronic meeting, Jun</w:t>
      </w:r>
      <w:r w:rsidR="00874816">
        <w:t>.</w:t>
      </w:r>
      <w:r>
        <w:t xml:space="preserve"> 2020.</w:t>
      </w:r>
      <w:bookmarkEnd w:id="1"/>
      <w:r>
        <w:t xml:space="preserve"> </w:t>
      </w:r>
    </w:p>
    <w:sectPr w:rsidR="00043063" w:rsidSect="00827761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90F189" w14:textId="77777777" w:rsidR="0052212B" w:rsidRDefault="0052212B">
      <w:r>
        <w:separator/>
      </w:r>
    </w:p>
  </w:endnote>
  <w:endnote w:type="continuationSeparator" w:id="0">
    <w:p w14:paraId="286AEA9E" w14:textId="77777777" w:rsidR="0052212B" w:rsidRDefault="0052212B">
      <w:r>
        <w:continuationSeparator/>
      </w:r>
    </w:p>
  </w:endnote>
  <w:endnote w:type="continuationNotice" w:id="1">
    <w:p w14:paraId="20F6BEEB" w14:textId="77777777" w:rsidR="0052212B" w:rsidRDefault="005221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FE2E7" w14:textId="77777777" w:rsidR="00A56502" w:rsidRDefault="00A5650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370F96" w14:textId="77777777" w:rsidR="0052212B" w:rsidRDefault="0052212B">
      <w:r>
        <w:separator/>
      </w:r>
    </w:p>
  </w:footnote>
  <w:footnote w:type="continuationSeparator" w:id="0">
    <w:p w14:paraId="0928ADEE" w14:textId="77777777" w:rsidR="0052212B" w:rsidRDefault="0052212B">
      <w:r>
        <w:continuationSeparator/>
      </w:r>
    </w:p>
  </w:footnote>
  <w:footnote w:type="continuationNotice" w:id="1">
    <w:p w14:paraId="7810A623" w14:textId="77777777" w:rsidR="0052212B" w:rsidRDefault="0052212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7D220E5"/>
    <w:multiLevelType w:val="hybridMultilevel"/>
    <w:tmpl w:val="5F8E40FC"/>
    <w:lvl w:ilvl="0" w:tplc="A80C6476">
      <w:start w:val="1"/>
      <w:numFmt w:val="bullet"/>
      <w:lvlText w:val="−"/>
      <w:lvlJc w:val="left"/>
      <w:pPr>
        <w:ind w:left="800" w:hanging="40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1121445"/>
    <w:multiLevelType w:val="hybridMultilevel"/>
    <w:tmpl w:val="BEB6C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E722A"/>
    <w:multiLevelType w:val="hybridMultilevel"/>
    <w:tmpl w:val="2D14C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03221"/>
    <w:multiLevelType w:val="hybridMultilevel"/>
    <w:tmpl w:val="96C0B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57BA6"/>
    <w:multiLevelType w:val="hybridMultilevel"/>
    <w:tmpl w:val="25101F30"/>
    <w:lvl w:ilvl="0" w:tplc="0409000F">
      <w:start w:val="1"/>
      <w:numFmt w:val="decimal"/>
      <w:lvlText w:val="%1.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1EB3648A"/>
    <w:multiLevelType w:val="hybridMultilevel"/>
    <w:tmpl w:val="B1C2E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091E23"/>
    <w:multiLevelType w:val="hybridMultilevel"/>
    <w:tmpl w:val="4CCA509A"/>
    <w:lvl w:ilvl="0" w:tplc="04090009">
      <w:start w:val="1"/>
      <w:numFmt w:val="bullet"/>
      <w:lvlText w:val=""/>
      <w:lvlJc w:val="left"/>
      <w:pPr>
        <w:ind w:left="1251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651" w:hanging="400"/>
      </w:pPr>
      <w:rPr>
        <w:rFonts w:ascii="Calibri" w:hAnsi="Calibri" w:cs="Times New Roman" w:hint="default"/>
      </w:rPr>
    </w:lvl>
    <w:lvl w:ilvl="2" w:tplc="3BBE752A">
      <w:start w:val="1"/>
      <w:numFmt w:val="bullet"/>
      <w:lvlText w:val="•"/>
      <w:lvlJc w:val="left"/>
      <w:pPr>
        <w:ind w:left="2051" w:hanging="400"/>
      </w:pPr>
      <w:rPr>
        <w:rFonts w:ascii="Arial" w:hAnsi="Arial" w:cs="Times New Roman" w:hint="default"/>
      </w:rPr>
    </w:lvl>
    <w:lvl w:ilvl="3" w:tplc="04090001">
      <w:start w:val="1"/>
      <w:numFmt w:val="bullet"/>
      <w:lvlText w:val=""/>
      <w:lvlJc w:val="left"/>
      <w:pPr>
        <w:ind w:left="2451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51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51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51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51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51" w:hanging="40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533E92"/>
    <w:multiLevelType w:val="hybridMultilevel"/>
    <w:tmpl w:val="DD1E4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27021D"/>
    <w:multiLevelType w:val="hybridMultilevel"/>
    <w:tmpl w:val="8F1EF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B3583D"/>
    <w:multiLevelType w:val="hybridMultilevel"/>
    <w:tmpl w:val="CEB8E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C54954"/>
    <w:multiLevelType w:val="hybridMultilevel"/>
    <w:tmpl w:val="17347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13"/>
  </w:num>
  <w:num w:numId="4">
    <w:abstractNumId w:val="14"/>
  </w:num>
  <w:num w:numId="5">
    <w:abstractNumId w:val="10"/>
  </w:num>
  <w:num w:numId="6">
    <w:abstractNumId w:val="16"/>
  </w:num>
  <w:num w:numId="7">
    <w:abstractNumId w:val="20"/>
  </w:num>
  <w:num w:numId="8">
    <w:abstractNumId w:val="11"/>
  </w:num>
  <w:num w:numId="9">
    <w:abstractNumId w:val="18"/>
  </w:num>
  <w:num w:numId="10">
    <w:abstractNumId w:val="0"/>
  </w:num>
  <w:num w:numId="11">
    <w:abstractNumId w:val="15"/>
  </w:num>
  <w:num w:numId="12">
    <w:abstractNumId w:val="22"/>
  </w:num>
  <w:num w:numId="13">
    <w:abstractNumId w:val="7"/>
  </w:num>
  <w:num w:numId="14">
    <w:abstractNumId w:val="4"/>
  </w:num>
  <w:num w:numId="15">
    <w:abstractNumId w:val="5"/>
  </w:num>
  <w:num w:numId="16">
    <w:abstractNumId w:val="21"/>
  </w:num>
  <w:num w:numId="17">
    <w:abstractNumId w:val="19"/>
  </w:num>
  <w:num w:numId="18">
    <w:abstractNumId w:val="8"/>
  </w:num>
  <w:num w:numId="19">
    <w:abstractNumId w:val="2"/>
  </w:num>
  <w:num w:numId="20">
    <w:abstractNumId w:val="9"/>
  </w:num>
  <w:num w:numId="21">
    <w:abstractNumId w:val="3"/>
  </w:num>
  <w:num w:numId="22">
    <w:abstractNumId w:val="12"/>
  </w:num>
  <w:num w:numId="23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9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4C5B"/>
    <w:rsid w:val="00006446"/>
    <w:rsid w:val="0000685E"/>
    <w:rsid w:val="00006896"/>
    <w:rsid w:val="00006B58"/>
    <w:rsid w:val="00007198"/>
    <w:rsid w:val="000072C8"/>
    <w:rsid w:val="00007CDC"/>
    <w:rsid w:val="00007E8B"/>
    <w:rsid w:val="00007EF0"/>
    <w:rsid w:val="000102B4"/>
    <w:rsid w:val="0001039D"/>
    <w:rsid w:val="000109AA"/>
    <w:rsid w:val="000117C7"/>
    <w:rsid w:val="00011837"/>
    <w:rsid w:val="00011B28"/>
    <w:rsid w:val="00012530"/>
    <w:rsid w:val="00012594"/>
    <w:rsid w:val="0001274F"/>
    <w:rsid w:val="00013567"/>
    <w:rsid w:val="00013762"/>
    <w:rsid w:val="000140A4"/>
    <w:rsid w:val="00014220"/>
    <w:rsid w:val="00014878"/>
    <w:rsid w:val="00014D88"/>
    <w:rsid w:val="000155D3"/>
    <w:rsid w:val="00015D15"/>
    <w:rsid w:val="000160B2"/>
    <w:rsid w:val="000168AE"/>
    <w:rsid w:val="00016902"/>
    <w:rsid w:val="00016C9A"/>
    <w:rsid w:val="00017404"/>
    <w:rsid w:val="00017528"/>
    <w:rsid w:val="00017927"/>
    <w:rsid w:val="000202F4"/>
    <w:rsid w:val="000206E5"/>
    <w:rsid w:val="000207A2"/>
    <w:rsid w:val="0002093E"/>
    <w:rsid w:val="00021321"/>
    <w:rsid w:val="00021940"/>
    <w:rsid w:val="00023408"/>
    <w:rsid w:val="000243BF"/>
    <w:rsid w:val="000248A4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3198A"/>
    <w:rsid w:val="00031A91"/>
    <w:rsid w:val="000325B8"/>
    <w:rsid w:val="000338CF"/>
    <w:rsid w:val="00033B4F"/>
    <w:rsid w:val="00033F51"/>
    <w:rsid w:val="0003438B"/>
    <w:rsid w:val="000345BA"/>
    <w:rsid w:val="0003476B"/>
    <w:rsid w:val="00034C15"/>
    <w:rsid w:val="00035672"/>
    <w:rsid w:val="00036BA1"/>
    <w:rsid w:val="00036E9B"/>
    <w:rsid w:val="0003770D"/>
    <w:rsid w:val="00037E0E"/>
    <w:rsid w:val="00037FBF"/>
    <w:rsid w:val="0004032D"/>
    <w:rsid w:val="0004137F"/>
    <w:rsid w:val="00041768"/>
    <w:rsid w:val="00042269"/>
    <w:rsid w:val="000422E2"/>
    <w:rsid w:val="00042593"/>
    <w:rsid w:val="00042EE4"/>
    <w:rsid w:val="00042F22"/>
    <w:rsid w:val="00043063"/>
    <w:rsid w:val="000444EF"/>
    <w:rsid w:val="00044942"/>
    <w:rsid w:val="00044BF7"/>
    <w:rsid w:val="00045523"/>
    <w:rsid w:val="00045CA3"/>
    <w:rsid w:val="00045EB6"/>
    <w:rsid w:val="000460EB"/>
    <w:rsid w:val="000468D3"/>
    <w:rsid w:val="00046F1C"/>
    <w:rsid w:val="00047C44"/>
    <w:rsid w:val="00047D40"/>
    <w:rsid w:val="00047F52"/>
    <w:rsid w:val="00050314"/>
    <w:rsid w:val="00050779"/>
    <w:rsid w:val="000508AD"/>
    <w:rsid w:val="000514F9"/>
    <w:rsid w:val="0005168C"/>
    <w:rsid w:val="0005170D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60FC"/>
    <w:rsid w:val="00057117"/>
    <w:rsid w:val="000576A8"/>
    <w:rsid w:val="00057C12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3EB3"/>
    <w:rsid w:val="00064085"/>
    <w:rsid w:val="0006475B"/>
    <w:rsid w:val="0006487E"/>
    <w:rsid w:val="000650C1"/>
    <w:rsid w:val="00065498"/>
    <w:rsid w:val="000654FB"/>
    <w:rsid w:val="00065E1A"/>
    <w:rsid w:val="000668B8"/>
    <w:rsid w:val="00067759"/>
    <w:rsid w:val="000705EB"/>
    <w:rsid w:val="000707A2"/>
    <w:rsid w:val="000708A3"/>
    <w:rsid w:val="00071841"/>
    <w:rsid w:val="00071F96"/>
    <w:rsid w:val="000721FE"/>
    <w:rsid w:val="00072B34"/>
    <w:rsid w:val="0007330B"/>
    <w:rsid w:val="00075AB6"/>
    <w:rsid w:val="00075C5D"/>
    <w:rsid w:val="0007717C"/>
    <w:rsid w:val="00077B17"/>
    <w:rsid w:val="00077D33"/>
    <w:rsid w:val="00077E5F"/>
    <w:rsid w:val="0008036A"/>
    <w:rsid w:val="0008055F"/>
    <w:rsid w:val="00080878"/>
    <w:rsid w:val="00080A67"/>
    <w:rsid w:val="000819CF"/>
    <w:rsid w:val="00081AE6"/>
    <w:rsid w:val="00082AA2"/>
    <w:rsid w:val="00082E93"/>
    <w:rsid w:val="00083B14"/>
    <w:rsid w:val="00083EC4"/>
    <w:rsid w:val="00084D9F"/>
    <w:rsid w:val="00084F6E"/>
    <w:rsid w:val="00084FAB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C0"/>
    <w:rsid w:val="000866F2"/>
    <w:rsid w:val="00086ABF"/>
    <w:rsid w:val="00086AFB"/>
    <w:rsid w:val="00086DC0"/>
    <w:rsid w:val="00087027"/>
    <w:rsid w:val="000873E8"/>
    <w:rsid w:val="0008779B"/>
    <w:rsid w:val="0009009F"/>
    <w:rsid w:val="000901F0"/>
    <w:rsid w:val="00090852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97605"/>
    <w:rsid w:val="000A04E1"/>
    <w:rsid w:val="000A0610"/>
    <w:rsid w:val="000A099C"/>
    <w:rsid w:val="000A0C0B"/>
    <w:rsid w:val="000A121B"/>
    <w:rsid w:val="000A1676"/>
    <w:rsid w:val="000A18D4"/>
    <w:rsid w:val="000A1967"/>
    <w:rsid w:val="000A1B7B"/>
    <w:rsid w:val="000A1BCE"/>
    <w:rsid w:val="000A20E4"/>
    <w:rsid w:val="000A2785"/>
    <w:rsid w:val="000A2A9F"/>
    <w:rsid w:val="000A2B1B"/>
    <w:rsid w:val="000A3D91"/>
    <w:rsid w:val="000A4016"/>
    <w:rsid w:val="000A4455"/>
    <w:rsid w:val="000A4DBC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E9F"/>
    <w:rsid w:val="000B1891"/>
    <w:rsid w:val="000B1F8C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6038"/>
    <w:rsid w:val="000B610B"/>
    <w:rsid w:val="000B61E9"/>
    <w:rsid w:val="000B6212"/>
    <w:rsid w:val="000B6B0E"/>
    <w:rsid w:val="000B6DD7"/>
    <w:rsid w:val="000B7445"/>
    <w:rsid w:val="000B77FA"/>
    <w:rsid w:val="000B7AF8"/>
    <w:rsid w:val="000C00A7"/>
    <w:rsid w:val="000C0CA3"/>
    <w:rsid w:val="000C0D78"/>
    <w:rsid w:val="000C12EA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4343"/>
    <w:rsid w:val="000C4735"/>
    <w:rsid w:val="000C4736"/>
    <w:rsid w:val="000C4DA5"/>
    <w:rsid w:val="000C4FA6"/>
    <w:rsid w:val="000C51B3"/>
    <w:rsid w:val="000C64E5"/>
    <w:rsid w:val="000C67A3"/>
    <w:rsid w:val="000C6C5E"/>
    <w:rsid w:val="000C7530"/>
    <w:rsid w:val="000C7FBF"/>
    <w:rsid w:val="000D026B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3AF0"/>
    <w:rsid w:val="000D427A"/>
    <w:rsid w:val="000D4797"/>
    <w:rsid w:val="000D4B25"/>
    <w:rsid w:val="000D4FAC"/>
    <w:rsid w:val="000D50DB"/>
    <w:rsid w:val="000D59C5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032"/>
    <w:rsid w:val="000E113C"/>
    <w:rsid w:val="000E1875"/>
    <w:rsid w:val="000E1E92"/>
    <w:rsid w:val="000E32EA"/>
    <w:rsid w:val="000E3413"/>
    <w:rsid w:val="000E3A5F"/>
    <w:rsid w:val="000E3B59"/>
    <w:rsid w:val="000E3CE6"/>
    <w:rsid w:val="000E49DC"/>
    <w:rsid w:val="000E4B42"/>
    <w:rsid w:val="000E5750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3BE9"/>
    <w:rsid w:val="000F3F6C"/>
    <w:rsid w:val="000F4E73"/>
    <w:rsid w:val="000F5184"/>
    <w:rsid w:val="000F63FD"/>
    <w:rsid w:val="000F6DF3"/>
    <w:rsid w:val="000F75D8"/>
    <w:rsid w:val="001002DA"/>
    <w:rsid w:val="001005FF"/>
    <w:rsid w:val="00100D9C"/>
    <w:rsid w:val="001012B0"/>
    <w:rsid w:val="00102304"/>
    <w:rsid w:val="0010434A"/>
    <w:rsid w:val="001045CC"/>
    <w:rsid w:val="00104D81"/>
    <w:rsid w:val="00105A8C"/>
    <w:rsid w:val="001062FB"/>
    <w:rsid w:val="001063E6"/>
    <w:rsid w:val="0010678F"/>
    <w:rsid w:val="00106C42"/>
    <w:rsid w:val="0010713F"/>
    <w:rsid w:val="00107310"/>
    <w:rsid w:val="001076C5"/>
    <w:rsid w:val="00107864"/>
    <w:rsid w:val="00110596"/>
    <w:rsid w:val="00110C67"/>
    <w:rsid w:val="0011121F"/>
    <w:rsid w:val="001115FD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5AAB"/>
    <w:rsid w:val="00116765"/>
    <w:rsid w:val="00116EDA"/>
    <w:rsid w:val="0011738D"/>
    <w:rsid w:val="001174EF"/>
    <w:rsid w:val="00117850"/>
    <w:rsid w:val="00117EB6"/>
    <w:rsid w:val="001209F6"/>
    <w:rsid w:val="00120ADA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39A"/>
    <w:rsid w:val="0013084E"/>
    <w:rsid w:val="00130B6B"/>
    <w:rsid w:val="00130D0E"/>
    <w:rsid w:val="00131A54"/>
    <w:rsid w:val="00131E55"/>
    <w:rsid w:val="0013216D"/>
    <w:rsid w:val="00132225"/>
    <w:rsid w:val="00132312"/>
    <w:rsid w:val="00132A13"/>
    <w:rsid w:val="00132BD0"/>
    <w:rsid w:val="00132FD0"/>
    <w:rsid w:val="00133AE5"/>
    <w:rsid w:val="00133E1C"/>
    <w:rsid w:val="00133E57"/>
    <w:rsid w:val="0013408B"/>
    <w:rsid w:val="001344A3"/>
    <w:rsid w:val="001344C0"/>
    <w:rsid w:val="001346FA"/>
    <w:rsid w:val="00135252"/>
    <w:rsid w:val="00135881"/>
    <w:rsid w:val="00135905"/>
    <w:rsid w:val="001360D8"/>
    <w:rsid w:val="001363EF"/>
    <w:rsid w:val="0013673C"/>
    <w:rsid w:val="00136936"/>
    <w:rsid w:val="0013697A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6A2"/>
    <w:rsid w:val="00143656"/>
    <w:rsid w:val="00143695"/>
    <w:rsid w:val="00143DDE"/>
    <w:rsid w:val="00144700"/>
    <w:rsid w:val="00144892"/>
    <w:rsid w:val="00144A2C"/>
    <w:rsid w:val="00144A81"/>
    <w:rsid w:val="00144DF9"/>
    <w:rsid w:val="00145723"/>
    <w:rsid w:val="00145FE2"/>
    <w:rsid w:val="001469D4"/>
    <w:rsid w:val="00147001"/>
    <w:rsid w:val="00147F55"/>
    <w:rsid w:val="001501DB"/>
    <w:rsid w:val="00150AB6"/>
    <w:rsid w:val="00150F90"/>
    <w:rsid w:val="00151178"/>
    <w:rsid w:val="00151189"/>
    <w:rsid w:val="0015147F"/>
    <w:rsid w:val="00151B5D"/>
    <w:rsid w:val="00151E23"/>
    <w:rsid w:val="00152321"/>
    <w:rsid w:val="001523F3"/>
    <w:rsid w:val="001526E0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7B9D"/>
    <w:rsid w:val="00157C5B"/>
    <w:rsid w:val="00157E3A"/>
    <w:rsid w:val="0016002E"/>
    <w:rsid w:val="00160069"/>
    <w:rsid w:val="001600EE"/>
    <w:rsid w:val="00160C36"/>
    <w:rsid w:val="001610B1"/>
    <w:rsid w:val="001621FB"/>
    <w:rsid w:val="00162246"/>
    <w:rsid w:val="001622D5"/>
    <w:rsid w:val="00162AD0"/>
    <w:rsid w:val="0016375A"/>
    <w:rsid w:val="001643A8"/>
    <w:rsid w:val="001644AA"/>
    <w:rsid w:val="00164617"/>
    <w:rsid w:val="00164D7A"/>
    <w:rsid w:val="00164EB3"/>
    <w:rsid w:val="00165269"/>
    <w:rsid w:val="001658F5"/>
    <w:rsid w:val="001659C1"/>
    <w:rsid w:val="00165F8E"/>
    <w:rsid w:val="00166025"/>
    <w:rsid w:val="00166030"/>
    <w:rsid w:val="00167FD2"/>
    <w:rsid w:val="001701F0"/>
    <w:rsid w:val="001702E2"/>
    <w:rsid w:val="00170763"/>
    <w:rsid w:val="00170E4E"/>
    <w:rsid w:val="00171238"/>
    <w:rsid w:val="0017131F"/>
    <w:rsid w:val="00171D65"/>
    <w:rsid w:val="001724AD"/>
    <w:rsid w:val="00172FC1"/>
    <w:rsid w:val="00173A8E"/>
    <w:rsid w:val="001744BB"/>
    <w:rsid w:val="001744DF"/>
    <w:rsid w:val="0017453A"/>
    <w:rsid w:val="001745E4"/>
    <w:rsid w:val="00174BAC"/>
    <w:rsid w:val="00174E65"/>
    <w:rsid w:val="001752FA"/>
    <w:rsid w:val="00175358"/>
    <w:rsid w:val="00175426"/>
    <w:rsid w:val="001770A8"/>
    <w:rsid w:val="00177795"/>
    <w:rsid w:val="00177EFF"/>
    <w:rsid w:val="001801A7"/>
    <w:rsid w:val="00180B4A"/>
    <w:rsid w:val="0018143F"/>
    <w:rsid w:val="001815BA"/>
    <w:rsid w:val="001815DD"/>
    <w:rsid w:val="00181A6B"/>
    <w:rsid w:val="00182925"/>
    <w:rsid w:val="001836C2"/>
    <w:rsid w:val="001836F6"/>
    <w:rsid w:val="00183ED8"/>
    <w:rsid w:val="00184052"/>
    <w:rsid w:val="00184A9B"/>
    <w:rsid w:val="00185D66"/>
    <w:rsid w:val="00186D59"/>
    <w:rsid w:val="001871DD"/>
    <w:rsid w:val="00187930"/>
    <w:rsid w:val="00190AC1"/>
    <w:rsid w:val="001927DF"/>
    <w:rsid w:val="001932FC"/>
    <w:rsid w:val="0019341A"/>
    <w:rsid w:val="00193704"/>
    <w:rsid w:val="001937DD"/>
    <w:rsid w:val="0019487F"/>
    <w:rsid w:val="00194B49"/>
    <w:rsid w:val="00194F24"/>
    <w:rsid w:val="00195196"/>
    <w:rsid w:val="001958BF"/>
    <w:rsid w:val="0019604B"/>
    <w:rsid w:val="00196A3C"/>
    <w:rsid w:val="00197402"/>
    <w:rsid w:val="0019757B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4CF"/>
    <w:rsid w:val="001A464A"/>
    <w:rsid w:val="001A48E8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D97"/>
    <w:rsid w:val="001B1356"/>
    <w:rsid w:val="001B14F9"/>
    <w:rsid w:val="001B21DF"/>
    <w:rsid w:val="001B22BB"/>
    <w:rsid w:val="001B25E5"/>
    <w:rsid w:val="001B274D"/>
    <w:rsid w:val="001B4453"/>
    <w:rsid w:val="001B49EC"/>
    <w:rsid w:val="001B52BA"/>
    <w:rsid w:val="001B5530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06CE"/>
    <w:rsid w:val="001C1CE5"/>
    <w:rsid w:val="001C21C5"/>
    <w:rsid w:val="001C2657"/>
    <w:rsid w:val="001C279F"/>
    <w:rsid w:val="001C3258"/>
    <w:rsid w:val="001C373E"/>
    <w:rsid w:val="001C377F"/>
    <w:rsid w:val="001C3CFF"/>
    <w:rsid w:val="001C3D2A"/>
    <w:rsid w:val="001C40B1"/>
    <w:rsid w:val="001C4924"/>
    <w:rsid w:val="001C5118"/>
    <w:rsid w:val="001C5574"/>
    <w:rsid w:val="001C5726"/>
    <w:rsid w:val="001C5F15"/>
    <w:rsid w:val="001C6495"/>
    <w:rsid w:val="001C7019"/>
    <w:rsid w:val="001C7241"/>
    <w:rsid w:val="001C73A8"/>
    <w:rsid w:val="001C7EDE"/>
    <w:rsid w:val="001D1648"/>
    <w:rsid w:val="001D1DCC"/>
    <w:rsid w:val="001D1F94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C6F"/>
    <w:rsid w:val="001D6D53"/>
    <w:rsid w:val="001D6F08"/>
    <w:rsid w:val="001D776C"/>
    <w:rsid w:val="001E01F8"/>
    <w:rsid w:val="001E0902"/>
    <w:rsid w:val="001E0DF6"/>
    <w:rsid w:val="001E0F8D"/>
    <w:rsid w:val="001E1DE4"/>
    <w:rsid w:val="001E225E"/>
    <w:rsid w:val="001E2DB2"/>
    <w:rsid w:val="001E416B"/>
    <w:rsid w:val="001E41F8"/>
    <w:rsid w:val="001E44E6"/>
    <w:rsid w:val="001E58DD"/>
    <w:rsid w:val="001E58E2"/>
    <w:rsid w:val="001E6091"/>
    <w:rsid w:val="001E7AED"/>
    <w:rsid w:val="001F07D8"/>
    <w:rsid w:val="001F087C"/>
    <w:rsid w:val="001F0B22"/>
    <w:rsid w:val="001F1025"/>
    <w:rsid w:val="001F19C8"/>
    <w:rsid w:val="001F2689"/>
    <w:rsid w:val="001F3467"/>
    <w:rsid w:val="001F355A"/>
    <w:rsid w:val="001F3916"/>
    <w:rsid w:val="001F3BB7"/>
    <w:rsid w:val="001F3D7C"/>
    <w:rsid w:val="001F44DF"/>
    <w:rsid w:val="001F46B9"/>
    <w:rsid w:val="001F54C5"/>
    <w:rsid w:val="001F5784"/>
    <w:rsid w:val="001F5AB3"/>
    <w:rsid w:val="001F662C"/>
    <w:rsid w:val="001F7074"/>
    <w:rsid w:val="001F7752"/>
    <w:rsid w:val="001F7923"/>
    <w:rsid w:val="00200490"/>
    <w:rsid w:val="002005D1"/>
    <w:rsid w:val="00200A3B"/>
    <w:rsid w:val="00200DDF"/>
    <w:rsid w:val="00200E3E"/>
    <w:rsid w:val="00200F80"/>
    <w:rsid w:val="002010D6"/>
    <w:rsid w:val="002011B6"/>
    <w:rsid w:val="00201B2B"/>
    <w:rsid w:val="00201E90"/>
    <w:rsid w:val="00201F3A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0D4C"/>
    <w:rsid w:val="002126E8"/>
    <w:rsid w:val="00213283"/>
    <w:rsid w:val="00213867"/>
    <w:rsid w:val="00213E1E"/>
    <w:rsid w:val="0021495B"/>
    <w:rsid w:val="00214DA8"/>
    <w:rsid w:val="00215423"/>
    <w:rsid w:val="002158FA"/>
    <w:rsid w:val="00215A53"/>
    <w:rsid w:val="00215D1D"/>
    <w:rsid w:val="00215EFE"/>
    <w:rsid w:val="00217079"/>
    <w:rsid w:val="0021735F"/>
    <w:rsid w:val="002175DB"/>
    <w:rsid w:val="00217ABD"/>
    <w:rsid w:val="00217D43"/>
    <w:rsid w:val="00220600"/>
    <w:rsid w:val="00220AD3"/>
    <w:rsid w:val="002217DD"/>
    <w:rsid w:val="00221894"/>
    <w:rsid w:val="00221C6A"/>
    <w:rsid w:val="002224DB"/>
    <w:rsid w:val="00222DBC"/>
    <w:rsid w:val="00223FCB"/>
    <w:rsid w:val="00224D76"/>
    <w:rsid w:val="00224ECB"/>
    <w:rsid w:val="002252AD"/>
    <w:rsid w:val="002252C3"/>
    <w:rsid w:val="0022544B"/>
    <w:rsid w:val="002257C5"/>
    <w:rsid w:val="00225C54"/>
    <w:rsid w:val="00226A79"/>
    <w:rsid w:val="00227AF2"/>
    <w:rsid w:val="00227E24"/>
    <w:rsid w:val="00227ECB"/>
    <w:rsid w:val="00230765"/>
    <w:rsid w:val="00231886"/>
    <w:rsid w:val="002319E4"/>
    <w:rsid w:val="0023274F"/>
    <w:rsid w:val="00232C7C"/>
    <w:rsid w:val="00233C3D"/>
    <w:rsid w:val="00233C9B"/>
    <w:rsid w:val="002347AD"/>
    <w:rsid w:val="00234934"/>
    <w:rsid w:val="002352DA"/>
    <w:rsid w:val="00235632"/>
    <w:rsid w:val="00235872"/>
    <w:rsid w:val="00235B27"/>
    <w:rsid w:val="00235BBB"/>
    <w:rsid w:val="00235F99"/>
    <w:rsid w:val="0023631C"/>
    <w:rsid w:val="00236361"/>
    <w:rsid w:val="00236817"/>
    <w:rsid w:val="00236C86"/>
    <w:rsid w:val="00236DC4"/>
    <w:rsid w:val="002370E7"/>
    <w:rsid w:val="00237BC1"/>
    <w:rsid w:val="00237F50"/>
    <w:rsid w:val="00240D0C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8B2"/>
    <w:rsid w:val="002458EB"/>
    <w:rsid w:val="00245ECE"/>
    <w:rsid w:val="0024622C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4AAF"/>
    <w:rsid w:val="002562F8"/>
    <w:rsid w:val="00256F60"/>
    <w:rsid w:val="0025719F"/>
    <w:rsid w:val="00257299"/>
    <w:rsid w:val="0025734A"/>
    <w:rsid w:val="00257543"/>
    <w:rsid w:val="002579FA"/>
    <w:rsid w:val="002605C9"/>
    <w:rsid w:val="00260CFB"/>
    <w:rsid w:val="002617E7"/>
    <w:rsid w:val="00261AFA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6214"/>
    <w:rsid w:val="002662A2"/>
    <w:rsid w:val="0026639E"/>
    <w:rsid w:val="002663EB"/>
    <w:rsid w:val="002670D8"/>
    <w:rsid w:val="00267ADF"/>
    <w:rsid w:val="00267C83"/>
    <w:rsid w:val="00270083"/>
    <w:rsid w:val="00270403"/>
    <w:rsid w:val="00270475"/>
    <w:rsid w:val="002710A9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3D7F"/>
    <w:rsid w:val="002741C0"/>
    <w:rsid w:val="00274A80"/>
    <w:rsid w:val="0027544A"/>
    <w:rsid w:val="00275549"/>
    <w:rsid w:val="0027586B"/>
    <w:rsid w:val="00276561"/>
    <w:rsid w:val="00276B58"/>
    <w:rsid w:val="0027777C"/>
    <w:rsid w:val="0028055F"/>
    <w:rsid w:val="002805F5"/>
    <w:rsid w:val="00280751"/>
    <w:rsid w:val="00280EBF"/>
    <w:rsid w:val="002818AE"/>
    <w:rsid w:val="002827AD"/>
    <w:rsid w:val="0028280A"/>
    <w:rsid w:val="00282A55"/>
    <w:rsid w:val="00282B07"/>
    <w:rsid w:val="00283426"/>
    <w:rsid w:val="00283894"/>
    <w:rsid w:val="00283FA1"/>
    <w:rsid w:val="002849E5"/>
    <w:rsid w:val="00284D9D"/>
    <w:rsid w:val="00285265"/>
    <w:rsid w:val="002854D5"/>
    <w:rsid w:val="00286401"/>
    <w:rsid w:val="00286ACD"/>
    <w:rsid w:val="00286D5A"/>
    <w:rsid w:val="00287838"/>
    <w:rsid w:val="00290332"/>
    <w:rsid w:val="002907B5"/>
    <w:rsid w:val="00290B08"/>
    <w:rsid w:val="00291663"/>
    <w:rsid w:val="00291846"/>
    <w:rsid w:val="00291A99"/>
    <w:rsid w:val="00291B4C"/>
    <w:rsid w:val="00291D26"/>
    <w:rsid w:val="002922E6"/>
    <w:rsid w:val="00292E06"/>
    <w:rsid w:val="00292EB7"/>
    <w:rsid w:val="0029321E"/>
    <w:rsid w:val="002940D2"/>
    <w:rsid w:val="002941E2"/>
    <w:rsid w:val="00296227"/>
    <w:rsid w:val="00296C78"/>
    <w:rsid w:val="00296D79"/>
    <w:rsid w:val="00296D80"/>
    <w:rsid w:val="00296F44"/>
    <w:rsid w:val="00296FD7"/>
    <w:rsid w:val="0029767A"/>
    <w:rsid w:val="0029777D"/>
    <w:rsid w:val="002A055E"/>
    <w:rsid w:val="002A17BC"/>
    <w:rsid w:val="002A1AE5"/>
    <w:rsid w:val="002A1D4E"/>
    <w:rsid w:val="002A1F9B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2BE"/>
    <w:rsid w:val="002A73BA"/>
    <w:rsid w:val="002A7452"/>
    <w:rsid w:val="002A7589"/>
    <w:rsid w:val="002A794B"/>
    <w:rsid w:val="002A79BE"/>
    <w:rsid w:val="002A7D92"/>
    <w:rsid w:val="002B007F"/>
    <w:rsid w:val="002B0189"/>
    <w:rsid w:val="002B1373"/>
    <w:rsid w:val="002B1E4E"/>
    <w:rsid w:val="002B21AF"/>
    <w:rsid w:val="002B24D6"/>
    <w:rsid w:val="002B29F4"/>
    <w:rsid w:val="002B2FBC"/>
    <w:rsid w:val="002B33EC"/>
    <w:rsid w:val="002B3CB5"/>
    <w:rsid w:val="002B4256"/>
    <w:rsid w:val="002B46F2"/>
    <w:rsid w:val="002B4D70"/>
    <w:rsid w:val="002B53F6"/>
    <w:rsid w:val="002B56F8"/>
    <w:rsid w:val="002B5A33"/>
    <w:rsid w:val="002B6CA5"/>
    <w:rsid w:val="002B73E3"/>
    <w:rsid w:val="002B7E95"/>
    <w:rsid w:val="002C02EA"/>
    <w:rsid w:val="002C056C"/>
    <w:rsid w:val="002C087A"/>
    <w:rsid w:val="002C0960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3F82"/>
    <w:rsid w:val="002C41E6"/>
    <w:rsid w:val="002C476C"/>
    <w:rsid w:val="002C50A5"/>
    <w:rsid w:val="002C59CB"/>
    <w:rsid w:val="002C7BD9"/>
    <w:rsid w:val="002C7FD6"/>
    <w:rsid w:val="002D01C7"/>
    <w:rsid w:val="002D0363"/>
    <w:rsid w:val="002D071A"/>
    <w:rsid w:val="002D0E61"/>
    <w:rsid w:val="002D1321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7C5"/>
    <w:rsid w:val="002E0DAA"/>
    <w:rsid w:val="002E1738"/>
    <w:rsid w:val="002E17F2"/>
    <w:rsid w:val="002E198C"/>
    <w:rsid w:val="002E2740"/>
    <w:rsid w:val="002E28C1"/>
    <w:rsid w:val="002E2F2A"/>
    <w:rsid w:val="002E2FD7"/>
    <w:rsid w:val="002E48AE"/>
    <w:rsid w:val="002E49A8"/>
    <w:rsid w:val="002E50C6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CAE"/>
    <w:rsid w:val="002E7CF9"/>
    <w:rsid w:val="002F0AC3"/>
    <w:rsid w:val="002F0BCE"/>
    <w:rsid w:val="002F2771"/>
    <w:rsid w:val="002F37A9"/>
    <w:rsid w:val="002F455D"/>
    <w:rsid w:val="002F4597"/>
    <w:rsid w:val="002F459D"/>
    <w:rsid w:val="002F4940"/>
    <w:rsid w:val="002F49ED"/>
    <w:rsid w:val="002F4EEB"/>
    <w:rsid w:val="002F4F23"/>
    <w:rsid w:val="002F539B"/>
    <w:rsid w:val="002F6AD8"/>
    <w:rsid w:val="002F6C3F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304F"/>
    <w:rsid w:val="003031F8"/>
    <w:rsid w:val="0030501F"/>
    <w:rsid w:val="00305075"/>
    <w:rsid w:val="003051A7"/>
    <w:rsid w:val="00305473"/>
    <w:rsid w:val="00306F4A"/>
    <w:rsid w:val="003072CB"/>
    <w:rsid w:val="00307BA1"/>
    <w:rsid w:val="00310360"/>
    <w:rsid w:val="00311702"/>
    <w:rsid w:val="00311E82"/>
    <w:rsid w:val="00312190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632F"/>
    <w:rsid w:val="00317197"/>
    <w:rsid w:val="003177EB"/>
    <w:rsid w:val="00317C6E"/>
    <w:rsid w:val="00317EEF"/>
    <w:rsid w:val="003203ED"/>
    <w:rsid w:val="003208B0"/>
    <w:rsid w:val="00320E22"/>
    <w:rsid w:val="003212DB"/>
    <w:rsid w:val="00322154"/>
    <w:rsid w:val="003222AB"/>
    <w:rsid w:val="00322C9F"/>
    <w:rsid w:val="00323ACB"/>
    <w:rsid w:val="00323B73"/>
    <w:rsid w:val="00323EED"/>
    <w:rsid w:val="00324402"/>
    <w:rsid w:val="0032487D"/>
    <w:rsid w:val="003249E4"/>
    <w:rsid w:val="00324D23"/>
    <w:rsid w:val="0032515B"/>
    <w:rsid w:val="003251B5"/>
    <w:rsid w:val="003262F2"/>
    <w:rsid w:val="00326396"/>
    <w:rsid w:val="00326732"/>
    <w:rsid w:val="00326A64"/>
    <w:rsid w:val="0032739A"/>
    <w:rsid w:val="00327798"/>
    <w:rsid w:val="003278AB"/>
    <w:rsid w:val="00327E7F"/>
    <w:rsid w:val="00330006"/>
    <w:rsid w:val="00330033"/>
    <w:rsid w:val="00330734"/>
    <w:rsid w:val="00331751"/>
    <w:rsid w:val="00331DE4"/>
    <w:rsid w:val="00331EEB"/>
    <w:rsid w:val="00332F05"/>
    <w:rsid w:val="00333736"/>
    <w:rsid w:val="00333A84"/>
    <w:rsid w:val="00334579"/>
    <w:rsid w:val="0033505E"/>
    <w:rsid w:val="00335858"/>
    <w:rsid w:val="00335C1B"/>
    <w:rsid w:val="00335F39"/>
    <w:rsid w:val="00336BDA"/>
    <w:rsid w:val="00337194"/>
    <w:rsid w:val="003372DA"/>
    <w:rsid w:val="0033755F"/>
    <w:rsid w:val="00340555"/>
    <w:rsid w:val="00340A45"/>
    <w:rsid w:val="00340A56"/>
    <w:rsid w:val="00342BD7"/>
    <w:rsid w:val="00342E02"/>
    <w:rsid w:val="00343100"/>
    <w:rsid w:val="00343459"/>
    <w:rsid w:val="003435AB"/>
    <w:rsid w:val="00343A07"/>
    <w:rsid w:val="0034458D"/>
    <w:rsid w:val="00344FB1"/>
    <w:rsid w:val="00345569"/>
    <w:rsid w:val="00345864"/>
    <w:rsid w:val="00345924"/>
    <w:rsid w:val="00346574"/>
    <w:rsid w:val="0034690A"/>
    <w:rsid w:val="00346AA0"/>
    <w:rsid w:val="00346DB5"/>
    <w:rsid w:val="003473CE"/>
    <w:rsid w:val="003477B1"/>
    <w:rsid w:val="0034788B"/>
    <w:rsid w:val="00350345"/>
    <w:rsid w:val="0035159F"/>
    <w:rsid w:val="00351782"/>
    <w:rsid w:val="00351FA7"/>
    <w:rsid w:val="00352481"/>
    <w:rsid w:val="00352D87"/>
    <w:rsid w:val="0035342D"/>
    <w:rsid w:val="00353A0A"/>
    <w:rsid w:val="00353FD1"/>
    <w:rsid w:val="003545E2"/>
    <w:rsid w:val="0035482C"/>
    <w:rsid w:val="003548CB"/>
    <w:rsid w:val="0035499D"/>
    <w:rsid w:val="003565AE"/>
    <w:rsid w:val="00356FE7"/>
    <w:rsid w:val="0035728D"/>
    <w:rsid w:val="003572FA"/>
    <w:rsid w:val="00357380"/>
    <w:rsid w:val="0035754F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7D"/>
    <w:rsid w:val="00363FA0"/>
    <w:rsid w:val="00365B20"/>
    <w:rsid w:val="0036688E"/>
    <w:rsid w:val="003670C4"/>
    <w:rsid w:val="00370E47"/>
    <w:rsid w:val="00371181"/>
    <w:rsid w:val="00372570"/>
    <w:rsid w:val="0037322F"/>
    <w:rsid w:val="0037323B"/>
    <w:rsid w:val="00374042"/>
    <w:rsid w:val="003742AC"/>
    <w:rsid w:val="00374839"/>
    <w:rsid w:val="003762E9"/>
    <w:rsid w:val="00376A1A"/>
    <w:rsid w:val="00376B9D"/>
    <w:rsid w:val="00377980"/>
    <w:rsid w:val="00377CE1"/>
    <w:rsid w:val="003807F1"/>
    <w:rsid w:val="00380AB7"/>
    <w:rsid w:val="003815BB"/>
    <w:rsid w:val="00381638"/>
    <w:rsid w:val="0038168D"/>
    <w:rsid w:val="00382541"/>
    <w:rsid w:val="00383C13"/>
    <w:rsid w:val="00384372"/>
    <w:rsid w:val="00384F45"/>
    <w:rsid w:val="0038531D"/>
    <w:rsid w:val="00385BF0"/>
    <w:rsid w:val="003862AB"/>
    <w:rsid w:val="003865FE"/>
    <w:rsid w:val="00386C8D"/>
    <w:rsid w:val="003874BE"/>
    <w:rsid w:val="003879D8"/>
    <w:rsid w:val="00387E49"/>
    <w:rsid w:val="00390359"/>
    <w:rsid w:val="0039127E"/>
    <w:rsid w:val="003915EB"/>
    <w:rsid w:val="00392E94"/>
    <w:rsid w:val="0039320A"/>
    <w:rsid w:val="0039386A"/>
    <w:rsid w:val="003939FF"/>
    <w:rsid w:val="00393BCB"/>
    <w:rsid w:val="00394001"/>
    <w:rsid w:val="0039438D"/>
    <w:rsid w:val="00395165"/>
    <w:rsid w:val="00396685"/>
    <w:rsid w:val="00397649"/>
    <w:rsid w:val="00397D57"/>
    <w:rsid w:val="003A0892"/>
    <w:rsid w:val="003A0E60"/>
    <w:rsid w:val="003A0F25"/>
    <w:rsid w:val="003A0F64"/>
    <w:rsid w:val="003A11A3"/>
    <w:rsid w:val="003A12E6"/>
    <w:rsid w:val="003A16A6"/>
    <w:rsid w:val="003A1725"/>
    <w:rsid w:val="003A1C15"/>
    <w:rsid w:val="003A2223"/>
    <w:rsid w:val="003A2638"/>
    <w:rsid w:val="003A2692"/>
    <w:rsid w:val="003A2A0F"/>
    <w:rsid w:val="003A2FCF"/>
    <w:rsid w:val="003A4100"/>
    <w:rsid w:val="003A449F"/>
    <w:rsid w:val="003A45A1"/>
    <w:rsid w:val="003A52F5"/>
    <w:rsid w:val="003A5B0A"/>
    <w:rsid w:val="003A6BAC"/>
    <w:rsid w:val="003A6CFA"/>
    <w:rsid w:val="003A71F2"/>
    <w:rsid w:val="003A723A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81F"/>
    <w:rsid w:val="003B3C0F"/>
    <w:rsid w:val="003B3EE9"/>
    <w:rsid w:val="003B4985"/>
    <w:rsid w:val="003B5024"/>
    <w:rsid w:val="003B573B"/>
    <w:rsid w:val="003B5A27"/>
    <w:rsid w:val="003B5BE1"/>
    <w:rsid w:val="003B5C09"/>
    <w:rsid w:val="003B5F50"/>
    <w:rsid w:val="003B6346"/>
    <w:rsid w:val="003B6B18"/>
    <w:rsid w:val="003B6B43"/>
    <w:rsid w:val="003B70E0"/>
    <w:rsid w:val="003B7700"/>
    <w:rsid w:val="003B785E"/>
    <w:rsid w:val="003B7FE5"/>
    <w:rsid w:val="003C11C8"/>
    <w:rsid w:val="003C1905"/>
    <w:rsid w:val="003C221A"/>
    <w:rsid w:val="003C2425"/>
    <w:rsid w:val="003C2516"/>
    <w:rsid w:val="003C2702"/>
    <w:rsid w:val="003C2D10"/>
    <w:rsid w:val="003C3F5D"/>
    <w:rsid w:val="003C4112"/>
    <w:rsid w:val="003C471D"/>
    <w:rsid w:val="003C4D0A"/>
    <w:rsid w:val="003C4F5D"/>
    <w:rsid w:val="003C585B"/>
    <w:rsid w:val="003C5D55"/>
    <w:rsid w:val="003C6EF3"/>
    <w:rsid w:val="003C76CC"/>
    <w:rsid w:val="003C7806"/>
    <w:rsid w:val="003C78B5"/>
    <w:rsid w:val="003C7F8E"/>
    <w:rsid w:val="003D0607"/>
    <w:rsid w:val="003D0723"/>
    <w:rsid w:val="003D0FDB"/>
    <w:rsid w:val="003D109F"/>
    <w:rsid w:val="003D2478"/>
    <w:rsid w:val="003D2DDC"/>
    <w:rsid w:val="003D2FC4"/>
    <w:rsid w:val="003D3279"/>
    <w:rsid w:val="003D33CE"/>
    <w:rsid w:val="003D3866"/>
    <w:rsid w:val="003D3C45"/>
    <w:rsid w:val="003D40F8"/>
    <w:rsid w:val="003D47C1"/>
    <w:rsid w:val="003D4ECB"/>
    <w:rsid w:val="003D5B1F"/>
    <w:rsid w:val="003D6FCA"/>
    <w:rsid w:val="003D7193"/>
    <w:rsid w:val="003D761D"/>
    <w:rsid w:val="003D7625"/>
    <w:rsid w:val="003D7A25"/>
    <w:rsid w:val="003D7DE0"/>
    <w:rsid w:val="003E04AC"/>
    <w:rsid w:val="003E05BD"/>
    <w:rsid w:val="003E072B"/>
    <w:rsid w:val="003E0D27"/>
    <w:rsid w:val="003E0F30"/>
    <w:rsid w:val="003E1382"/>
    <w:rsid w:val="003E1481"/>
    <w:rsid w:val="003E149B"/>
    <w:rsid w:val="003E15FA"/>
    <w:rsid w:val="003E181F"/>
    <w:rsid w:val="003E1D4C"/>
    <w:rsid w:val="003E2653"/>
    <w:rsid w:val="003E33C2"/>
    <w:rsid w:val="003E3A14"/>
    <w:rsid w:val="003E3C4D"/>
    <w:rsid w:val="003E434B"/>
    <w:rsid w:val="003E4E8E"/>
    <w:rsid w:val="003E50A3"/>
    <w:rsid w:val="003E525B"/>
    <w:rsid w:val="003E55E4"/>
    <w:rsid w:val="003E5D31"/>
    <w:rsid w:val="003E6208"/>
    <w:rsid w:val="003E64C4"/>
    <w:rsid w:val="003E64FD"/>
    <w:rsid w:val="003E6BC9"/>
    <w:rsid w:val="003E74E3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C94"/>
    <w:rsid w:val="003F1CDA"/>
    <w:rsid w:val="003F1F0B"/>
    <w:rsid w:val="003F2497"/>
    <w:rsid w:val="003F2CD4"/>
    <w:rsid w:val="003F3103"/>
    <w:rsid w:val="003F4198"/>
    <w:rsid w:val="003F41C6"/>
    <w:rsid w:val="003F43C0"/>
    <w:rsid w:val="003F5328"/>
    <w:rsid w:val="003F60C0"/>
    <w:rsid w:val="003F633C"/>
    <w:rsid w:val="003F633D"/>
    <w:rsid w:val="003F68A6"/>
    <w:rsid w:val="003F6BBE"/>
    <w:rsid w:val="003F6E7D"/>
    <w:rsid w:val="003F6ED2"/>
    <w:rsid w:val="004000E8"/>
    <w:rsid w:val="0040123A"/>
    <w:rsid w:val="00401247"/>
    <w:rsid w:val="004018BA"/>
    <w:rsid w:val="00401BCB"/>
    <w:rsid w:val="00402735"/>
    <w:rsid w:val="0040288A"/>
    <w:rsid w:val="00402E2B"/>
    <w:rsid w:val="004030A7"/>
    <w:rsid w:val="00403926"/>
    <w:rsid w:val="00403DBB"/>
    <w:rsid w:val="004045F0"/>
    <w:rsid w:val="00404B4B"/>
    <w:rsid w:val="0040512B"/>
    <w:rsid w:val="0040523C"/>
    <w:rsid w:val="0040558C"/>
    <w:rsid w:val="00405B45"/>
    <w:rsid w:val="00405CA5"/>
    <w:rsid w:val="00405E96"/>
    <w:rsid w:val="00406278"/>
    <w:rsid w:val="004069EF"/>
    <w:rsid w:val="00406E22"/>
    <w:rsid w:val="00406F56"/>
    <w:rsid w:val="00407297"/>
    <w:rsid w:val="0040743C"/>
    <w:rsid w:val="00407452"/>
    <w:rsid w:val="00407460"/>
    <w:rsid w:val="00407463"/>
    <w:rsid w:val="00407CD3"/>
    <w:rsid w:val="00410134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42B5"/>
    <w:rsid w:val="00415415"/>
    <w:rsid w:val="0041547C"/>
    <w:rsid w:val="0041576E"/>
    <w:rsid w:val="00415856"/>
    <w:rsid w:val="00415AE2"/>
    <w:rsid w:val="00415CFE"/>
    <w:rsid w:val="00416EC8"/>
    <w:rsid w:val="0041714C"/>
    <w:rsid w:val="00417E76"/>
    <w:rsid w:val="004207EE"/>
    <w:rsid w:val="00421105"/>
    <w:rsid w:val="00421595"/>
    <w:rsid w:val="004227AB"/>
    <w:rsid w:val="00422979"/>
    <w:rsid w:val="00422C2F"/>
    <w:rsid w:val="00422E82"/>
    <w:rsid w:val="00422F98"/>
    <w:rsid w:val="004239AE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6FD3"/>
    <w:rsid w:val="00427248"/>
    <w:rsid w:val="004272E5"/>
    <w:rsid w:val="00430DFB"/>
    <w:rsid w:val="004311DF"/>
    <w:rsid w:val="0043134C"/>
    <w:rsid w:val="0043149A"/>
    <w:rsid w:val="00431986"/>
    <w:rsid w:val="00431CCC"/>
    <w:rsid w:val="00431F63"/>
    <w:rsid w:val="004323FC"/>
    <w:rsid w:val="0043269E"/>
    <w:rsid w:val="00433220"/>
    <w:rsid w:val="004336FF"/>
    <w:rsid w:val="00433FC2"/>
    <w:rsid w:val="004355F8"/>
    <w:rsid w:val="0043585E"/>
    <w:rsid w:val="00435AA5"/>
    <w:rsid w:val="00435AF5"/>
    <w:rsid w:val="00435C6C"/>
    <w:rsid w:val="00435F36"/>
    <w:rsid w:val="00437447"/>
    <w:rsid w:val="0043752A"/>
    <w:rsid w:val="00437BC2"/>
    <w:rsid w:val="00437C66"/>
    <w:rsid w:val="00437DE7"/>
    <w:rsid w:val="00440310"/>
    <w:rsid w:val="004408BD"/>
    <w:rsid w:val="00440B5F"/>
    <w:rsid w:val="00440DC2"/>
    <w:rsid w:val="00441475"/>
    <w:rsid w:val="004418DE"/>
    <w:rsid w:val="00441A92"/>
    <w:rsid w:val="004424BC"/>
    <w:rsid w:val="004436AB"/>
    <w:rsid w:val="0044378F"/>
    <w:rsid w:val="00444403"/>
    <w:rsid w:val="00444431"/>
    <w:rsid w:val="004444D7"/>
    <w:rsid w:val="00444792"/>
    <w:rsid w:val="00444F56"/>
    <w:rsid w:val="00445DCE"/>
    <w:rsid w:val="00445FA0"/>
    <w:rsid w:val="00446488"/>
    <w:rsid w:val="00446749"/>
    <w:rsid w:val="004473A5"/>
    <w:rsid w:val="00447607"/>
    <w:rsid w:val="00447626"/>
    <w:rsid w:val="004501D2"/>
    <w:rsid w:val="00450B74"/>
    <w:rsid w:val="00450DD4"/>
    <w:rsid w:val="004517AA"/>
    <w:rsid w:val="00451C61"/>
    <w:rsid w:val="0045253E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A48"/>
    <w:rsid w:val="00456FC4"/>
    <w:rsid w:val="00457314"/>
    <w:rsid w:val="00457565"/>
    <w:rsid w:val="00457A65"/>
    <w:rsid w:val="00457B71"/>
    <w:rsid w:val="00457CD9"/>
    <w:rsid w:val="00460601"/>
    <w:rsid w:val="00460721"/>
    <w:rsid w:val="00460746"/>
    <w:rsid w:val="004614A2"/>
    <w:rsid w:val="004619F9"/>
    <w:rsid w:val="00461C75"/>
    <w:rsid w:val="00461EBB"/>
    <w:rsid w:val="004621E8"/>
    <w:rsid w:val="00462C81"/>
    <w:rsid w:val="00462FA5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19C3"/>
    <w:rsid w:val="00471AFC"/>
    <w:rsid w:val="00472D9C"/>
    <w:rsid w:val="004734D0"/>
    <w:rsid w:val="004737F0"/>
    <w:rsid w:val="00473C75"/>
    <w:rsid w:val="00474096"/>
    <w:rsid w:val="004744C0"/>
    <w:rsid w:val="0047525B"/>
    <w:rsid w:val="0047556B"/>
    <w:rsid w:val="00475C6C"/>
    <w:rsid w:val="00476107"/>
    <w:rsid w:val="0047631A"/>
    <w:rsid w:val="004763C5"/>
    <w:rsid w:val="004765C1"/>
    <w:rsid w:val="00476929"/>
    <w:rsid w:val="0047761B"/>
    <w:rsid w:val="00477768"/>
    <w:rsid w:val="004778F1"/>
    <w:rsid w:val="004808FD"/>
    <w:rsid w:val="004821D5"/>
    <w:rsid w:val="004824B0"/>
    <w:rsid w:val="00482AAD"/>
    <w:rsid w:val="00483127"/>
    <w:rsid w:val="00483897"/>
    <w:rsid w:val="004843B1"/>
    <w:rsid w:val="00484649"/>
    <w:rsid w:val="00484CFB"/>
    <w:rsid w:val="004853CE"/>
    <w:rsid w:val="00485A5D"/>
    <w:rsid w:val="0048618E"/>
    <w:rsid w:val="004865E7"/>
    <w:rsid w:val="00487488"/>
    <w:rsid w:val="004877E2"/>
    <w:rsid w:val="00490604"/>
    <w:rsid w:val="00490A15"/>
    <w:rsid w:val="00490D41"/>
    <w:rsid w:val="004915FC"/>
    <w:rsid w:val="00492BC5"/>
    <w:rsid w:val="004933EA"/>
    <w:rsid w:val="00493425"/>
    <w:rsid w:val="00493DBE"/>
    <w:rsid w:val="0049472B"/>
    <w:rsid w:val="00494B81"/>
    <w:rsid w:val="00495533"/>
    <w:rsid w:val="0049566A"/>
    <w:rsid w:val="004957EC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510"/>
    <w:rsid w:val="004A4CED"/>
    <w:rsid w:val="004A515A"/>
    <w:rsid w:val="004A52A2"/>
    <w:rsid w:val="004A54CD"/>
    <w:rsid w:val="004A5658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618"/>
    <w:rsid w:val="004B0AB7"/>
    <w:rsid w:val="004B20F8"/>
    <w:rsid w:val="004B31AC"/>
    <w:rsid w:val="004B3EA6"/>
    <w:rsid w:val="004B3EF9"/>
    <w:rsid w:val="004B3F31"/>
    <w:rsid w:val="004B409C"/>
    <w:rsid w:val="004B6327"/>
    <w:rsid w:val="004B676B"/>
    <w:rsid w:val="004B70A5"/>
    <w:rsid w:val="004B7821"/>
    <w:rsid w:val="004B7BFD"/>
    <w:rsid w:val="004B7C0C"/>
    <w:rsid w:val="004B7CA2"/>
    <w:rsid w:val="004B7E12"/>
    <w:rsid w:val="004C0045"/>
    <w:rsid w:val="004C04EF"/>
    <w:rsid w:val="004C0D60"/>
    <w:rsid w:val="004C1682"/>
    <w:rsid w:val="004C1ABA"/>
    <w:rsid w:val="004C257E"/>
    <w:rsid w:val="004C28A2"/>
    <w:rsid w:val="004C2E9F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DE7"/>
    <w:rsid w:val="004C73F2"/>
    <w:rsid w:val="004C755C"/>
    <w:rsid w:val="004D0121"/>
    <w:rsid w:val="004D021E"/>
    <w:rsid w:val="004D146D"/>
    <w:rsid w:val="004D1A6A"/>
    <w:rsid w:val="004D1C02"/>
    <w:rsid w:val="004D2003"/>
    <w:rsid w:val="004D2209"/>
    <w:rsid w:val="004D2AF0"/>
    <w:rsid w:val="004D2C5B"/>
    <w:rsid w:val="004D2CD3"/>
    <w:rsid w:val="004D3045"/>
    <w:rsid w:val="004D36B1"/>
    <w:rsid w:val="004D3D8D"/>
    <w:rsid w:val="004D4FB4"/>
    <w:rsid w:val="004D57E5"/>
    <w:rsid w:val="004D7B79"/>
    <w:rsid w:val="004D7EBD"/>
    <w:rsid w:val="004E0434"/>
    <w:rsid w:val="004E08E1"/>
    <w:rsid w:val="004E0903"/>
    <w:rsid w:val="004E0ABB"/>
    <w:rsid w:val="004E162A"/>
    <w:rsid w:val="004E1675"/>
    <w:rsid w:val="004E24CC"/>
    <w:rsid w:val="004E25F2"/>
    <w:rsid w:val="004E2680"/>
    <w:rsid w:val="004E28F9"/>
    <w:rsid w:val="004E2F82"/>
    <w:rsid w:val="004E34E7"/>
    <w:rsid w:val="004E3AC0"/>
    <w:rsid w:val="004E462E"/>
    <w:rsid w:val="004E4678"/>
    <w:rsid w:val="004E4AC9"/>
    <w:rsid w:val="004E4F2C"/>
    <w:rsid w:val="004E518D"/>
    <w:rsid w:val="004E56DC"/>
    <w:rsid w:val="004E5746"/>
    <w:rsid w:val="004E6C24"/>
    <w:rsid w:val="004E6D4B"/>
    <w:rsid w:val="004E734C"/>
    <w:rsid w:val="004E7438"/>
    <w:rsid w:val="004E76F4"/>
    <w:rsid w:val="004F018D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8F7"/>
    <w:rsid w:val="004F4931"/>
    <w:rsid w:val="004F4AFB"/>
    <w:rsid w:val="004F4DA3"/>
    <w:rsid w:val="004F5AC4"/>
    <w:rsid w:val="004F631E"/>
    <w:rsid w:val="004F6B70"/>
    <w:rsid w:val="004F7717"/>
    <w:rsid w:val="004F7CF6"/>
    <w:rsid w:val="005003DC"/>
    <w:rsid w:val="00500988"/>
    <w:rsid w:val="00501082"/>
    <w:rsid w:val="005016E6"/>
    <w:rsid w:val="005017C9"/>
    <w:rsid w:val="0050221A"/>
    <w:rsid w:val="00502276"/>
    <w:rsid w:val="00502A17"/>
    <w:rsid w:val="00502F34"/>
    <w:rsid w:val="00503108"/>
    <w:rsid w:val="00503277"/>
    <w:rsid w:val="005035B7"/>
    <w:rsid w:val="0050379C"/>
    <w:rsid w:val="00504146"/>
    <w:rsid w:val="005049A5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81B"/>
    <w:rsid w:val="00513CBF"/>
    <w:rsid w:val="00514B37"/>
    <w:rsid w:val="00514CF8"/>
    <w:rsid w:val="005150B5"/>
    <w:rsid w:val="005153A7"/>
    <w:rsid w:val="005153C8"/>
    <w:rsid w:val="0051595C"/>
    <w:rsid w:val="0051690D"/>
    <w:rsid w:val="00517725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12B"/>
    <w:rsid w:val="00522248"/>
    <w:rsid w:val="00523D37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B45"/>
    <w:rsid w:val="00531215"/>
    <w:rsid w:val="005314A7"/>
    <w:rsid w:val="005317B9"/>
    <w:rsid w:val="00532096"/>
    <w:rsid w:val="005321B3"/>
    <w:rsid w:val="00532A84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8FC"/>
    <w:rsid w:val="00541DD6"/>
    <w:rsid w:val="00542206"/>
    <w:rsid w:val="0054238A"/>
    <w:rsid w:val="00542897"/>
    <w:rsid w:val="00542899"/>
    <w:rsid w:val="0054302C"/>
    <w:rsid w:val="005432AB"/>
    <w:rsid w:val="0054355D"/>
    <w:rsid w:val="00543AF9"/>
    <w:rsid w:val="00544824"/>
    <w:rsid w:val="00545492"/>
    <w:rsid w:val="00545CBE"/>
    <w:rsid w:val="00546392"/>
    <w:rsid w:val="005465AF"/>
    <w:rsid w:val="00546970"/>
    <w:rsid w:val="00546D31"/>
    <w:rsid w:val="00546D5A"/>
    <w:rsid w:val="005471C5"/>
    <w:rsid w:val="00547A1B"/>
    <w:rsid w:val="00550001"/>
    <w:rsid w:val="005500B0"/>
    <w:rsid w:val="00550814"/>
    <w:rsid w:val="00551007"/>
    <w:rsid w:val="005517F4"/>
    <w:rsid w:val="005518BD"/>
    <w:rsid w:val="00551A53"/>
    <w:rsid w:val="00551FE1"/>
    <w:rsid w:val="005528EC"/>
    <w:rsid w:val="00553221"/>
    <w:rsid w:val="00553377"/>
    <w:rsid w:val="0055357E"/>
    <w:rsid w:val="00553598"/>
    <w:rsid w:val="00553DD6"/>
    <w:rsid w:val="00553E17"/>
    <w:rsid w:val="005545B8"/>
    <w:rsid w:val="00554E19"/>
    <w:rsid w:val="00556504"/>
    <w:rsid w:val="00556E14"/>
    <w:rsid w:val="00560280"/>
    <w:rsid w:val="00560304"/>
    <w:rsid w:val="0056121F"/>
    <w:rsid w:val="00561658"/>
    <w:rsid w:val="005617CF"/>
    <w:rsid w:val="00561C13"/>
    <w:rsid w:val="00561D43"/>
    <w:rsid w:val="005623B3"/>
    <w:rsid w:val="00562990"/>
    <w:rsid w:val="00562A71"/>
    <w:rsid w:val="00562EB7"/>
    <w:rsid w:val="00563697"/>
    <w:rsid w:val="00563AEB"/>
    <w:rsid w:val="0056579B"/>
    <w:rsid w:val="00565E6C"/>
    <w:rsid w:val="005671AD"/>
    <w:rsid w:val="00567664"/>
    <w:rsid w:val="00567F21"/>
    <w:rsid w:val="00567F55"/>
    <w:rsid w:val="00570BE9"/>
    <w:rsid w:val="00570DAC"/>
    <w:rsid w:val="00570F73"/>
    <w:rsid w:val="00570F99"/>
    <w:rsid w:val="005713F2"/>
    <w:rsid w:val="00572505"/>
    <w:rsid w:val="00572656"/>
    <w:rsid w:val="0057277C"/>
    <w:rsid w:val="00573C5A"/>
    <w:rsid w:val="0057412A"/>
    <w:rsid w:val="00574366"/>
    <w:rsid w:val="00574915"/>
    <w:rsid w:val="00574B49"/>
    <w:rsid w:val="0057509A"/>
    <w:rsid w:val="00575394"/>
    <w:rsid w:val="0057575D"/>
    <w:rsid w:val="00575B0F"/>
    <w:rsid w:val="00576006"/>
    <w:rsid w:val="00576627"/>
    <w:rsid w:val="005767E5"/>
    <w:rsid w:val="00577BB1"/>
    <w:rsid w:val="0058169C"/>
    <w:rsid w:val="0058172D"/>
    <w:rsid w:val="00581F3E"/>
    <w:rsid w:val="0058234F"/>
    <w:rsid w:val="00582809"/>
    <w:rsid w:val="00582E08"/>
    <w:rsid w:val="00582E97"/>
    <w:rsid w:val="00583C22"/>
    <w:rsid w:val="00583C62"/>
    <w:rsid w:val="00584529"/>
    <w:rsid w:val="00584668"/>
    <w:rsid w:val="00585462"/>
    <w:rsid w:val="00585874"/>
    <w:rsid w:val="00586FEE"/>
    <w:rsid w:val="0058798C"/>
    <w:rsid w:val="005900FA"/>
    <w:rsid w:val="005901CF"/>
    <w:rsid w:val="00590855"/>
    <w:rsid w:val="00591403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25F"/>
    <w:rsid w:val="005955D9"/>
    <w:rsid w:val="00595B60"/>
    <w:rsid w:val="00595DCA"/>
    <w:rsid w:val="005966DF"/>
    <w:rsid w:val="00596BF0"/>
    <w:rsid w:val="0059779B"/>
    <w:rsid w:val="005A0A0F"/>
    <w:rsid w:val="005A1ED4"/>
    <w:rsid w:val="005A209A"/>
    <w:rsid w:val="005A2941"/>
    <w:rsid w:val="005A2AC4"/>
    <w:rsid w:val="005A2D3E"/>
    <w:rsid w:val="005A2DB9"/>
    <w:rsid w:val="005A3F97"/>
    <w:rsid w:val="005A4EE2"/>
    <w:rsid w:val="005A519F"/>
    <w:rsid w:val="005A571B"/>
    <w:rsid w:val="005A6354"/>
    <w:rsid w:val="005A64F1"/>
    <w:rsid w:val="005A662D"/>
    <w:rsid w:val="005A6A3F"/>
    <w:rsid w:val="005A74A1"/>
    <w:rsid w:val="005B17CD"/>
    <w:rsid w:val="005B1A6F"/>
    <w:rsid w:val="005B2C89"/>
    <w:rsid w:val="005B2E45"/>
    <w:rsid w:val="005B3481"/>
    <w:rsid w:val="005B35D7"/>
    <w:rsid w:val="005B392A"/>
    <w:rsid w:val="005B39F7"/>
    <w:rsid w:val="005B3AA3"/>
    <w:rsid w:val="005B45DE"/>
    <w:rsid w:val="005B4C1E"/>
    <w:rsid w:val="005B5C93"/>
    <w:rsid w:val="005B6F83"/>
    <w:rsid w:val="005B7A0C"/>
    <w:rsid w:val="005C1E43"/>
    <w:rsid w:val="005C265B"/>
    <w:rsid w:val="005C2797"/>
    <w:rsid w:val="005C2D16"/>
    <w:rsid w:val="005C2ED9"/>
    <w:rsid w:val="005C31DE"/>
    <w:rsid w:val="005C33E1"/>
    <w:rsid w:val="005C3FC9"/>
    <w:rsid w:val="005C4245"/>
    <w:rsid w:val="005C4532"/>
    <w:rsid w:val="005C495F"/>
    <w:rsid w:val="005C4E5A"/>
    <w:rsid w:val="005C557E"/>
    <w:rsid w:val="005C58D4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2EFF"/>
    <w:rsid w:val="005D304C"/>
    <w:rsid w:val="005D382E"/>
    <w:rsid w:val="005D3A41"/>
    <w:rsid w:val="005D439C"/>
    <w:rsid w:val="005D472A"/>
    <w:rsid w:val="005D4766"/>
    <w:rsid w:val="005D528E"/>
    <w:rsid w:val="005D542C"/>
    <w:rsid w:val="005D57E8"/>
    <w:rsid w:val="005D5B2A"/>
    <w:rsid w:val="005D5D93"/>
    <w:rsid w:val="005D5DB5"/>
    <w:rsid w:val="005D610B"/>
    <w:rsid w:val="005D72CB"/>
    <w:rsid w:val="005D7561"/>
    <w:rsid w:val="005D76E4"/>
    <w:rsid w:val="005D775D"/>
    <w:rsid w:val="005D7E6C"/>
    <w:rsid w:val="005E07ED"/>
    <w:rsid w:val="005E1C98"/>
    <w:rsid w:val="005E2259"/>
    <w:rsid w:val="005E385F"/>
    <w:rsid w:val="005E3997"/>
    <w:rsid w:val="005E3DE7"/>
    <w:rsid w:val="005E3EEB"/>
    <w:rsid w:val="005E5197"/>
    <w:rsid w:val="005E53B0"/>
    <w:rsid w:val="005E5B81"/>
    <w:rsid w:val="005E72E7"/>
    <w:rsid w:val="005E755A"/>
    <w:rsid w:val="005E7FA1"/>
    <w:rsid w:val="005F062F"/>
    <w:rsid w:val="005F14A2"/>
    <w:rsid w:val="005F164E"/>
    <w:rsid w:val="005F1793"/>
    <w:rsid w:val="005F19E3"/>
    <w:rsid w:val="005F2A0F"/>
    <w:rsid w:val="005F2CB1"/>
    <w:rsid w:val="005F3025"/>
    <w:rsid w:val="005F306C"/>
    <w:rsid w:val="005F3666"/>
    <w:rsid w:val="005F3F5D"/>
    <w:rsid w:val="005F4627"/>
    <w:rsid w:val="005F4ED8"/>
    <w:rsid w:val="005F5246"/>
    <w:rsid w:val="005F5616"/>
    <w:rsid w:val="005F59B6"/>
    <w:rsid w:val="005F618C"/>
    <w:rsid w:val="005F67C8"/>
    <w:rsid w:val="005F686F"/>
    <w:rsid w:val="005F6A5D"/>
    <w:rsid w:val="005F70BD"/>
    <w:rsid w:val="005F7934"/>
    <w:rsid w:val="005F7943"/>
    <w:rsid w:val="0060080E"/>
    <w:rsid w:val="0060082B"/>
    <w:rsid w:val="00600BB2"/>
    <w:rsid w:val="00601161"/>
    <w:rsid w:val="00601515"/>
    <w:rsid w:val="0060179E"/>
    <w:rsid w:val="0060283C"/>
    <w:rsid w:val="00604443"/>
    <w:rsid w:val="00604BA5"/>
    <w:rsid w:val="00604F14"/>
    <w:rsid w:val="00605391"/>
    <w:rsid w:val="0060539F"/>
    <w:rsid w:val="00605732"/>
    <w:rsid w:val="00605F62"/>
    <w:rsid w:val="00606360"/>
    <w:rsid w:val="006063CC"/>
    <w:rsid w:val="00606643"/>
    <w:rsid w:val="00607677"/>
    <w:rsid w:val="00607BB5"/>
    <w:rsid w:val="00610361"/>
    <w:rsid w:val="00610417"/>
    <w:rsid w:val="00610612"/>
    <w:rsid w:val="00610A0E"/>
    <w:rsid w:val="006115ED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569B"/>
    <w:rsid w:val="00615721"/>
    <w:rsid w:val="00616485"/>
    <w:rsid w:val="006169D7"/>
    <w:rsid w:val="00616CC6"/>
    <w:rsid w:val="006175CD"/>
    <w:rsid w:val="00620A71"/>
    <w:rsid w:val="00620B43"/>
    <w:rsid w:val="00620D80"/>
    <w:rsid w:val="00620E59"/>
    <w:rsid w:val="00621341"/>
    <w:rsid w:val="00621559"/>
    <w:rsid w:val="00622545"/>
    <w:rsid w:val="006228E5"/>
    <w:rsid w:val="0062297C"/>
    <w:rsid w:val="00622BDB"/>
    <w:rsid w:val="00622FBF"/>
    <w:rsid w:val="006234A6"/>
    <w:rsid w:val="006235E2"/>
    <w:rsid w:val="006238C6"/>
    <w:rsid w:val="00623E55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BCE"/>
    <w:rsid w:val="00626E34"/>
    <w:rsid w:val="0062725B"/>
    <w:rsid w:val="006273B1"/>
    <w:rsid w:val="0062780F"/>
    <w:rsid w:val="00630001"/>
    <w:rsid w:val="00630780"/>
    <w:rsid w:val="00630837"/>
    <w:rsid w:val="00631012"/>
    <w:rsid w:val="006311B3"/>
    <w:rsid w:val="0063157F"/>
    <w:rsid w:val="00631D00"/>
    <w:rsid w:val="006326B6"/>
    <w:rsid w:val="0063284C"/>
    <w:rsid w:val="00632EA7"/>
    <w:rsid w:val="0063320E"/>
    <w:rsid w:val="0063337E"/>
    <w:rsid w:val="0063340A"/>
    <w:rsid w:val="006336AC"/>
    <w:rsid w:val="00633D83"/>
    <w:rsid w:val="006353F5"/>
    <w:rsid w:val="0063541F"/>
    <w:rsid w:val="006355C2"/>
    <w:rsid w:val="006361C1"/>
    <w:rsid w:val="00636398"/>
    <w:rsid w:val="006368D3"/>
    <w:rsid w:val="0063753A"/>
    <w:rsid w:val="006375C6"/>
    <w:rsid w:val="006377EC"/>
    <w:rsid w:val="00640009"/>
    <w:rsid w:val="006400C7"/>
    <w:rsid w:val="00640116"/>
    <w:rsid w:val="006401D0"/>
    <w:rsid w:val="00640CEE"/>
    <w:rsid w:val="0064151F"/>
    <w:rsid w:val="00641533"/>
    <w:rsid w:val="00641A44"/>
    <w:rsid w:val="0064208D"/>
    <w:rsid w:val="006421E2"/>
    <w:rsid w:val="00642DA2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E42"/>
    <w:rsid w:val="0065228D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23DD"/>
    <w:rsid w:val="006627A2"/>
    <w:rsid w:val="006633D7"/>
    <w:rsid w:val="006634E6"/>
    <w:rsid w:val="0066359C"/>
    <w:rsid w:val="00663BF2"/>
    <w:rsid w:val="00663C2D"/>
    <w:rsid w:val="00663E40"/>
    <w:rsid w:val="00663FA1"/>
    <w:rsid w:val="00664A3A"/>
    <w:rsid w:val="006655EE"/>
    <w:rsid w:val="006669B6"/>
    <w:rsid w:val="00666E03"/>
    <w:rsid w:val="0066738B"/>
    <w:rsid w:val="00667B8D"/>
    <w:rsid w:val="00667EE7"/>
    <w:rsid w:val="00670237"/>
    <w:rsid w:val="00670922"/>
    <w:rsid w:val="00670BE1"/>
    <w:rsid w:val="00670E9F"/>
    <w:rsid w:val="00671547"/>
    <w:rsid w:val="00671582"/>
    <w:rsid w:val="0067218F"/>
    <w:rsid w:val="00672267"/>
    <w:rsid w:val="006722F9"/>
    <w:rsid w:val="00672814"/>
    <w:rsid w:val="00672B38"/>
    <w:rsid w:val="00672CCE"/>
    <w:rsid w:val="00672F9A"/>
    <w:rsid w:val="006741D6"/>
    <w:rsid w:val="006741F2"/>
    <w:rsid w:val="006746F9"/>
    <w:rsid w:val="00674CC3"/>
    <w:rsid w:val="00675C72"/>
    <w:rsid w:val="00676901"/>
    <w:rsid w:val="0067719C"/>
    <w:rsid w:val="006771F9"/>
    <w:rsid w:val="0067767A"/>
    <w:rsid w:val="006776D7"/>
    <w:rsid w:val="006777B6"/>
    <w:rsid w:val="00680143"/>
    <w:rsid w:val="006801D5"/>
    <w:rsid w:val="0068021F"/>
    <w:rsid w:val="00680925"/>
    <w:rsid w:val="00680D2B"/>
    <w:rsid w:val="00681003"/>
    <w:rsid w:val="006817C9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10F"/>
    <w:rsid w:val="00685459"/>
    <w:rsid w:val="006854DF"/>
    <w:rsid w:val="006864F9"/>
    <w:rsid w:val="00686BEA"/>
    <w:rsid w:val="006874FF"/>
    <w:rsid w:val="0069099B"/>
    <w:rsid w:val="00691D35"/>
    <w:rsid w:val="00692288"/>
    <w:rsid w:val="00692947"/>
    <w:rsid w:val="00693420"/>
    <w:rsid w:val="00693EE0"/>
    <w:rsid w:val="00694CE9"/>
    <w:rsid w:val="006956A6"/>
    <w:rsid w:val="0069589F"/>
    <w:rsid w:val="00695BA8"/>
    <w:rsid w:val="00695FC2"/>
    <w:rsid w:val="0069601D"/>
    <w:rsid w:val="00696949"/>
    <w:rsid w:val="00697052"/>
    <w:rsid w:val="00697951"/>
    <w:rsid w:val="00697BAE"/>
    <w:rsid w:val="006A06AD"/>
    <w:rsid w:val="006A0A9A"/>
    <w:rsid w:val="006A1AF7"/>
    <w:rsid w:val="006A1E84"/>
    <w:rsid w:val="006A2039"/>
    <w:rsid w:val="006A27A1"/>
    <w:rsid w:val="006A282A"/>
    <w:rsid w:val="006A3A20"/>
    <w:rsid w:val="006A4602"/>
    <w:rsid w:val="006A46FB"/>
    <w:rsid w:val="006A53AA"/>
    <w:rsid w:val="006A5E28"/>
    <w:rsid w:val="006A5E37"/>
    <w:rsid w:val="006A5E99"/>
    <w:rsid w:val="006A63BF"/>
    <w:rsid w:val="006A697B"/>
    <w:rsid w:val="006A6B07"/>
    <w:rsid w:val="006A7AFF"/>
    <w:rsid w:val="006A7B1C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32C9"/>
    <w:rsid w:val="006B353D"/>
    <w:rsid w:val="006B50CF"/>
    <w:rsid w:val="006B5460"/>
    <w:rsid w:val="006B639B"/>
    <w:rsid w:val="006B796F"/>
    <w:rsid w:val="006B7ED0"/>
    <w:rsid w:val="006C0238"/>
    <w:rsid w:val="006C03B8"/>
    <w:rsid w:val="006C100F"/>
    <w:rsid w:val="006C1EE6"/>
    <w:rsid w:val="006C1F08"/>
    <w:rsid w:val="006C2A21"/>
    <w:rsid w:val="006C2B12"/>
    <w:rsid w:val="006C2C70"/>
    <w:rsid w:val="006C2FDC"/>
    <w:rsid w:val="006C3863"/>
    <w:rsid w:val="006C38B9"/>
    <w:rsid w:val="006C39AC"/>
    <w:rsid w:val="006C4A4B"/>
    <w:rsid w:val="006C4C47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4A4"/>
    <w:rsid w:val="006C7522"/>
    <w:rsid w:val="006D0B1B"/>
    <w:rsid w:val="006D0B9C"/>
    <w:rsid w:val="006D1806"/>
    <w:rsid w:val="006D2406"/>
    <w:rsid w:val="006D2768"/>
    <w:rsid w:val="006D27E8"/>
    <w:rsid w:val="006D2846"/>
    <w:rsid w:val="006D338F"/>
    <w:rsid w:val="006D3AA4"/>
    <w:rsid w:val="006D3AC2"/>
    <w:rsid w:val="006D3AC9"/>
    <w:rsid w:val="006D4105"/>
    <w:rsid w:val="006D460E"/>
    <w:rsid w:val="006D46E9"/>
    <w:rsid w:val="006D587C"/>
    <w:rsid w:val="006D59C7"/>
    <w:rsid w:val="006D59F3"/>
    <w:rsid w:val="006D5C05"/>
    <w:rsid w:val="006D5D20"/>
    <w:rsid w:val="006D630F"/>
    <w:rsid w:val="006D63B3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17F7"/>
    <w:rsid w:val="006E21EA"/>
    <w:rsid w:val="006E22AE"/>
    <w:rsid w:val="006E28B7"/>
    <w:rsid w:val="006E2CE3"/>
    <w:rsid w:val="006E2FB7"/>
    <w:rsid w:val="006E31BC"/>
    <w:rsid w:val="006E3310"/>
    <w:rsid w:val="006E35A5"/>
    <w:rsid w:val="006E3AC3"/>
    <w:rsid w:val="006E4512"/>
    <w:rsid w:val="006E47BC"/>
    <w:rsid w:val="006E4E39"/>
    <w:rsid w:val="006E50B5"/>
    <w:rsid w:val="006E565E"/>
    <w:rsid w:val="006E5C98"/>
    <w:rsid w:val="006E5FA3"/>
    <w:rsid w:val="006E665B"/>
    <w:rsid w:val="006E673D"/>
    <w:rsid w:val="006E6EC8"/>
    <w:rsid w:val="006E73AE"/>
    <w:rsid w:val="006E75C5"/>
    <w:rsid w:val="006E7898"/>
    <w:rsid w:val="006E7D3B"/>
    <w:rsid w:val="006E7F4F"/>
    <w:rsid w:val="006F01B6"/>
    <w:rsid w:val="006F0C31"/>
    <w:rsid w:val="006F1B70"/>
    <w:rsid w:val="006F1E38"/>
    <w:rsid w:val="006F2117"/>
    <w:rsid w:val="006F2235"/>
    <w:rsid w:val="006F263E"/>
    <w:rsid w:val="006F2DD7"/>
    <w:rsid w:val="006F341D"/>
    <w:rsid w:val="006F3931"/>
    <w:rsid w:val="006F3CDE"/>
    <w:rsid w:val="006F415D"/>
    <w:rsid w:val="006F4222"/>
    <w:rsid w:val="006F4344"/>
    <w:rsid w:val="006F4809"/>
    <w:rsid w:val="006F4D8E"/>
    <w:rsid w:val="006F50BB"/>
    <w:rsid w:val="006F51DD"/>
    <w:rsid w:val="006F5639"/>
    <w:rsid w:val="006F58D4"/>
    <w:rsid w:val="006F5AF6"/>
    <w:rsid w:val="006F5C2C"/>
    <w:rsid w:val="006F6843"/>
    <w:rsid w:val="006F6A00"/>
    <w:rsid w:val="006F74C2"/>
    <w:rsid w:val="006F794B"/>
    <w:rsid w:val="006F7E6F"/>
    <w:rsid w:val="00700F32"/>
    <w:rsid w:val="00701BC8"/>
    <w:rsid w:val="00701EAD"/>
    <w:rsid w:val="00701FE4"/>
    <w:rsid w:val="00702B6B"/>
    <w:rsid w:val="0070327E"/>
    <w:rsid w:val="0070346E"/>
    <w:rsid w:val="00703687"/>
    <w:rsid w:val="00704AC6"/>
    <w:rsid w:val="00704EDB"/>
    <w:rsid w:val="0070537F"/>
    <w:rsid w:val="007055C7"/>
    <w:rsid w:val="007057B5"/>
    <w:rsid w:val="00705A56"/>
    <w:rsid w:val="00705C5D"/>
    <w:rsid w:val="00706101"/>
    <w:rsid w:val="0070640D"/>
    <w:rsid w:val="0070658A"/>
    <w:rsid w:val="00707072"/>
    <w:rsid w:val="0070723A"/>
    <w:rsid w:val="00707D61"/>
    <w:rsid w:val="00707F10"/>
    <w:rsid w:val="007116B4"/>
    <w:rsid w:val="007117E0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2F8"/>
    <w:rsid w:val="007145B7"/>
    <w:rsid w:val="007148D3"/>
    <w:rsid w:val="00715B9A"/>
    <w:rsid w:val="00715DF5"/>
    <w:rsid w:val="007160F6"/>
    <w:rsid w:val="00716359"/>
    <w:rsid w:val="00716977"/>
    <w:rsid w:val="00716D9C"/>
    <w:rsid w:val="007172A4"/>
    <w:rsid w:val="007174A9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1C6"/>
    <w:rsid w:val="00723284"/>
    <w:rsid w:val="0072359E"/>
    <w:rsid w:val="0072441E"/>
    <w:rsid w:val="007255D2"/>
    <w:rsid w:val="00725CDF"/>
    <w:rsid w:val="00726422"/>
    <w:rsid w:val="007268A1"/>
    <w:rsid w:val="00726EA6"/>
    <w:rsid w:val="00727208"/>
    <w:rsid w:val="0072766F"/>
    <w:rsid w:val="00727680"/>
    <w:rsid w:val="00727BE1"/>
    <w:rsid w:val="00727EC3"/>
    <w:rsid w:val="007301DD"/>
    <w:rsid w:val="00730860"/>
    <w:rsid w:val="00731E32"/>
    <w:rsid w:val="00733BDE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F7B"/>
    <w:rsid w:val="00740E58"/>
    <w:rsid w:val="00740F0B"/>
    <w:rsid w:val="0074211F"/>
    <w:rsid w:val="007422EF"/>
    <w:rsid w:val="007429DC"/>
    <w:rsid w:val="00742A0C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4EC"/>
    <w:rsid w:val="00747BA4"/>
    <w:rsid w:val="00747D8B"/>
    <w:rsid w:val="00750FA1"/>
    <w:rsid w:val="00751228"/>
    <w:rsid w:val="007515ED"/>
    <w:rsid w:val="0075190A"/>
    <w:rsid w:val="00752885"/>
    <w:rsid w:val="007529C3"/>
    <w:rsid w:val="00752A24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71E1"/>
    <w:rsid w:val="0075720C"/>
    <w:rsid w:val="00757334"/>
    <w:rsid w:val="00757633"/>
    <w:rsid w:val="00757746"/>
    <w:rsid w:val="0076023F"/>
    <w:rsid w:val="007604B2"/>
    <w:rsid w:val="007609FA"/>
    <w:rsid w:val="007616B3"/>
    <w:rsid w:val="00761953"/>
    <w:rsid w:val="00761E43"/>
    <w:rsid w:val="007630EA"/>
    <w:rsid w:val="00763A6D"/>
    <w:rsid w:val="00763E06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7266"/>
    <w:rsid w:val="007677B5"/>
    <w:rsid w:val="0077013A"/>
    <w:rsid w:val="00770154"/>
    <w:rsid w:val="00771219"/>
    <w:rsid w:val="007714EB"/>
    <w:rsid w:val="00772534"/>
    <w:rsid w:val="00772584"/>
    <w:rsid w:val="00772EAF"/>
    <w:rsid w:val="007730BD"/>
    <w:rsid w:val="00773531"/>
    <w:rsid w:val="00773807"/>
    <w:rsid w:val="00773879"/>
    <w:rsid w:val="00773DFA"/>
    <w:rsid w:val="0077428B"/>
    <w:rsid w:val="007755F2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AAA"/>
    <w:rsid w:val="00790B0C"/>
    <w:rsid w:val="00790E4F"/>
    <w:rsid w:val="00791088"/>
    <w:rsid w:val="00791950"/>
    <w:rsid w:val="00792412"/>
    <w:rsid w:val="007925EA"/>
    <w:rsid w:val="0079312C"/>
    <w:rsid w:val="00793245"/>
    <w:rsid w:val="0079384E"/>
    <w:rsid w:val="00793CD8"/>
    <w:rsid w:val="007941EF"/>
    <w:rsid w:val="00795277"/>
    <w:rsid w:val="007957D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CB3"/>
    <w:rsid w:val="007A2CF7"/>
    <w:rsid w:val="007A306F"/>
    <w:rsid w:val="007A3472"/>
    <w:rsid w:val="007A3C8F"/>
    <w:rsid w:val="007A4023"/>
    <w:rsid w:val="007A43A6"/>
    <w:rsid w:val="007A4A85"/>
    <w:rsid w:val="007A55EF"/>
    <w:rsid w:val="007A58A6"/>
    <w:rsid w:val="007A6600"/>
    <w:rsid w:val="007A7202"/>
    <w:rsid w:val="007A7354"/>
    <w:rsid w:val="007A7A3D"/>
    <w:rsid w:val="007A7C57"/>
    <w:rsid w:val="007B0C78"/>
    <w:rsid w:val="007B1199"/>
    <w:rsid w:val="007B15A8"/>
    <w:rsid w:val="007B15C9"/>
    <w:rsid w:val="007B16DB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E86"/>
    <w:rsid w:val="007B6FFF"/>
    <w:rsid w:val="007B7672"/>
    <w:rsid w:val="007C05DD"/>
    <w:rsid w:val="007C0ACB"/>
    <w:rsid w:val="007C0E11"/>
    <w:rsid w:val="007C1341"/>
    <w:rsid w:val="007C13ED"/>
    <w:rsid w:val="007C1EE8"/>
    <w:rsid w:val="007C20F6"/>
    <w:rsid w:val="007C2E19"/>
    <w:rsid w:val="007C309A"/>
    <w:rsid w:val="007C3D18"/>
    <w:rsid w:val="007C3E73"/>
    <w:rsid w:val="007C47C9"/>
    <w:rsid w:val="007C4DA2"/>
    <w:rsid w:val="007C60BF"/>
    <w:rsid w:val="007C6A07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660"/>
    <w:rsid w:val="007D3C1E"/>
    <w:rsid w:val="007D40BD"/>
    <w:rsid w:val="007D4892"/>
    <w:rsid w:val="007D5309"/>
    <w:rsid w:val="007D58B4"/>
    <w:rsid w:val="007D5901"/>
    <w:rsid w:val="007D59FE"/>
    <w:rsid w:val="007D5A59"/>
    <w:rsid w:val="007D62AF"/>
    <w:rsid w:val="007D632D"/>
    <w:rsid w:val="007D6E5F"/>
    <w:rsid w:val="007D7526"/>
    <w:rsid w:val="007D763B"/>
    <w:rsid w:val="007E0364"/>
    <w:rsid w:val="007E0580"/>
    <w:rsid w:val="007E0B55"/>
    <w:rsid w:val="007E150A"/>
    <w:rsid w:val="007E16AA"/>
    <w:rsid w:val="007E28DA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EAE"/>
    <w:rsid w:val="007F1388"/>
    <w:rsid w:val="007F1713"/>
    <w:rsid w:val="007F1D05"/>
    <w:rsid w:val="007F23AC"/>
    <w:rsid w:val="007F3056"/>
    <w:rsid w:val="007F30B7"/>
    <w:rsid w:val="007F31D4"/>
    <w:rsid w:val="007F3AD7"/>
    <w:rsid w:val="007F49C8"/>
    <w:rsid w:val="007F5CDD"/>
    <w:rsid w:val="007F5D6F"/>
    <w:rsid w:val="007F6B18"/>
    <w:rsid w:val="00800FF0"/>
    <w:rsid w:val="00801259"/>
    <w:rsid w:val="008019AB"/>
    <w:rsid w:val="00801AAC"/>
    <w:rsid w:val="00801B94"/>
    <w:rsid w:val="0080223B"/>
    <w:rsid w:val="00802E78"/>
    <w:rsid w:val="00803EAA"/>
    <w:rsid w:val="00803FAE"/>
    <w:rsid w:val="00804019"/>
    <w:rsid w:val="0080409E"/>
    <w:rsid w:val="00804745"/>
    <w:rsid w:val="0080481B"/>
    <w:rsid w:val="0080503E"/>
    <w:rsid w:val="00805290"/>
    <w:rsid w:val="0080573A"/>
    <w:rsid w:val="0080587D"/>
    <w:rsid w:val="0080605F"/>
    <w:rsid w:val="008060AD"/>
    <w:rsid w:val="00807786"/>
    <w:rsid w:val="00810944"/>
    <w:rsid w:val="00810C88"/>
    <w:rsid w:val="00811FCB"/>
    <w:rsid w:val="00812E15"/>
    <w:rsid w:val="00812FA4"/>
    <w:rsid w:val="008130E1"/>
    <w:rsid w:val="008130F9"/>
    <w:rsid w:val="008132E5"/>
    <w:rsid w:val="00813436"/>
    <w:rsid w:val="00815273"/>
    <w:rsid w:val="00815659"/>
    <w:rsid w:val="008158D6"/>
    <w:rsid w:val="0081605E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319"/>
    <w:rsid w:val="00824AB4"/>
    <w:rsid w:val="00824B02"/>
    <w:rsid w:val="00825C42"/>
    <w:rsid w:val="00825D25"/>
    <w:rsid w:val="008265B7"/>
    <w:rsid w:val="00826F0F"/>
    <w:rsid w:val="0082755A"/>
    <w:rsid w:val="00827761"/>
    <w:rsid w:val="00827B4A"/>
    <w:rsid w:val="00827B85"/>
    <w:rsid w:val="00827D6F"/>
    <w:rsid w:val="008309A2"/>
    <w:rsid w:val="00831DFA"/>
    <w:rsid w:val="00832376"/>
    <w:rsid w:val="00832794"/>
    <w:rsid w:val="00832848"/>
    <w:rsid w:val="00832C4C"/>
    <w:rsid w:val="0083321F"/>
    <w:rsid w:val="00833CBB"/>
    <w:rsid w:val="00833DE0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77F"/>
    <w:rsid w:val="00841D38"/>
    <w:rsid w:val="00842225"/>
    <w:rsid w:val="0084436A"/>
    <w:rsid w:val="008443D3"/>
    <w:rsid w:val="008444E8"/>
    <w:rsid w:val="00844E80"/>
    <w:rsid w:val="00845A39"/>
    <w:rsid w:val="00845B06"/>
    <w:rsid w:val="00846FE7"/>
    <w:rsid w:val="00847424"/>
    <w:rsid w:val="00847574"/>
    <w:rsid w:val="0084761B"/>
    <w:rsid w:val="008477CD"/>
    <w:rsid w:val="00847870"/>
    <w:rsid w:val="008479B5"/>
    <w:rsid w:val="00847E30"/>
    <w:rsid w:val="00850CEC"/>
    <w:rsid w:val="00852C9F"/>
    <w:rsid w:val="00854A60"/>
    <w:rsid w:val="00855B06"/>
    <w:rsid w:val="0085626F"/>
    <w:rsid w:val="00856911"/>
    <w:rsid w:val="00856917"/>
    <w:rsid w:val="00856B1D"/>
    <w:rsid w:val="00856BA4"/>
    <w:rsid w:val="00857C3A"/>
    <w:rsid w:val="00857E8D"/>
    <w:rsid w:val="00857F60"/>
    <w:rsid w:val="008609E0"/>
    <w:rsid w:val="00862397"/>
    <w:rsid w:val="0086251D"/>
    <w:rsid w:val="0086325B"/>
    <w:rsid w:val="00863435"/>
    <w:rsid w:val="00863F02"/>
    <w:rsid w:val="00866A86"/>
    <w:rsid w:val="008677FD"/>
    <w:rsid w:val="00867F7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87E"/>
    <w:rsid w:val="008736CA"/>
    <w:rsid w:val="00873732"/>
    <w:rsid w:val="00873D37"/>
    <w:rsid w:val="00873F28"/>
    <w:rsid w:val="0087429E"/>
    <w:rsid w:val="00874312"/>
    <w:rsid w:val="0087437C"/>
    <w:rsid w:val="00874816"/>
    <w:rsid w:val="00875032"/>
    <w:rsid w:val="00875CD7"/>
    <w:rsid w:val="00875E97"/>
    <w:rsid w:val="0087621E"/>
    <w:rsid w:val="008763F0"/>
    <w:rsid w:val="00876466"/>
    <w:rsid w:val="0087675B"/>
    <w:rsid w:val="00876B4D"/>
    <w:rsid w:val="00876F0A"/>
    <w:rsid w:val="0087707E"/>
    <w:rsid w:val="00877265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3BD1"/>
    <w:rsid w:val="0088401E"/>
    <w:rsid w:val="008840EF"/>
    <w:rsid w:val="008842A1"/>
    <w:rsid w:val="008843E9"/>
    <w:rsid w:val="00885E87"/>
    <w:rsid w:val="00886800"/>
    <w:rsid w:val="00890432"/>
    <w:rsid w:val="00890571"/>
    <w:rsid w:val="00890960"/>
    <w:rsid w:val="00890AD4"/>
    <w:rsid w:val="00890DC7"/>
    <w:rsid w:val="00890E4C"/>
    <w:rsid w:val="00890EBA"/>
    <w:rsid w:val="0089119A"/>
    <w:rsid w:val="00892215"/>
    <w:rsid w:val="008926DE"/>
    <w:rsid w:val="00892722"/>
    <w:rsid w:val="00892BC9"/>
    <w:rsid w:val="00892DD2"/>
    <w:rsid w:val="00892E4B"/>
    <w:rsid w:val="0089312C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6F34"/>
    <w:rsid w:val="0089724F"/>
    <w:rsid w:val="008A041D"/>
    <w:rsid w:val="008A06FA"/>
    <w:rsid w:val="008A1C20"/>
    <w:rsid w:val="008A21F2"/>
    <w:rsid w:val="008A21FF"/>
    <w:rsid w:val="008A2657"/>
    <w:rsid w:val="008A2857"/>
    <w:rsid w:val="008A2CE2"/>
    <w:rsid w:val="008A30AC"/>
    <w:rsid w:val="008A4052"/>
    <w:rsid w:val="008A44B8"/>
    <w:rsid w:val="008A467D"/>
    <w:rsid w:val="008A4C42"/>
    <w:rsid w:val="008A5094"/>
    <w:rsid w:val="008A51A8"/>
    <w:rsid w:val="008A5206"/>
    <w:rsid w:val="008A54C7"/>
    <w:rsid w:val="008A61A8"/>
    <w:rsid w:val="008A6602"/>
    <w:rsid w:val="008A6828"/>
    <w:rsid w:val="008A6EFE"/>
    <w:rsid w:val="008A7415"/>
    <w:rsid w:val="008A77D8"/>
    <w:rsid w:val="008A781B"/>
    <w:rsid w:val="008A7B95"/>
    <w:rsid w:val="008A7F00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1C6"/>
    <w:rsid w:val="008B592A"/>
    <w:rsid w:val="008B5CE9"/>
    <w:rsid w:val="008B5DC6"/>
    <w:rsid w:val="008B64C4"/>
    <w:rsid w:val="008B6712"/>
    <w:rsid w:val="008B688E"/>
    <w:rsid w:val="008B70F0"/>
    <w:rsid w:val="008B7155"/>
    <w:rsid w:val="008B7B5C"/>
    <w:rsid w:val="008B7D6F"/>
    <w:rsid w:val="008C019F"/>
    <w:rsid w:val="008C0613"/>
    <w:rsid w:val="008C0C99"/>
    <w:rsid w:val="008C1588"/>
    <w:rsid w:val="008C16F3"/>
    <w:rsid w:val="008C18D4"/>
    <w:rsid w:val="008C2017"/>
    <w:rsid w:val="008C256E"/>
    <w:rsid w:val="008C2AA7"/>
    <w:rsid w:val="008C38C7"/>
    <w:rsid w:val="008C3E7B"/>
    <w:rsid w:val="008C42F8"/>
    <w:rsid w:val="008C43CC"/>
    <w:rsid w:val="008C45E3"/>
    <w:rsid w:val="008C4621"/>
    <w:rsid w:val="008C4958"/>
    <w:rsid w:val="008C4BAA"/>
    <w:rsid w:val="008C4C64"/>
    <w:rsid w:val="008C55AE"/>
    <w:rsid w:val="008C63CD"/>
    <w:rsid w:val="008C6AE8"/>
    <w:rsid w:val="008C6D30"/>
    <w:rsid w:val="008C6DCD"/>
    <w:rsid w:val="008C74F6"/>
    <w:rsid w:val="008C7573"/>
    <w:rsid w:val="008D06CC"/>
    <w:rsid w:val="008D0A60"/>
    <w:rsid w:val="008D0C67"/>
    <w:rsid w:val="008D17F8"/>
    <w:rsid w:val="008D2874"/>
    <w:rsid w:val="008D2EF8"/>
    <w:rsid w:val="008D337A"/>
    <w:rsid w:val="008D3477"/>
    <w:rsid w:val="008D34F1"/>
    <w:rsid w:val="008D395B"/>
    <w:rsid w:val="008D39D8"/>
    <w:rsid w:val="008D4448"/>
    <w:rsid w:val="008D4B3C"/>
    <w:rsid w:val="008D4BF2"/>
    <w:rsid w:val="008D500F"/>
    <w:rsid w:val="008D5539"/>
    <w:rsid w:val="008D57F4"/>
    <w:rsid w:val="008D5CCD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AA5"/>
    <w:rsid w:val="008E1D70"/>
    <w:rsid w:val="008E2FF6"/>
    <w:rsid w:val="008E3FB3"/>
    <w:rsid w:val="008E42B0"/>
    <w:rsid w:val="008E482B"/>
    <w:rsid w:val="008E4CA5"/>
    <w:rsid w:val="008E5FD1"/>
    <w:rsid w:val="008E6605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989"/>
    <w:rsid w:val="008F3DA0"/>
    <w:rsid w:val="008F45A9"/>
    <w:rsid w:val="008F477F"/>
    <w:rsid w:val="008F681B"/>
    <w:rsid w:val="008F6FD2"/>
    <w:rsid w:val="008F7374"/>
    <w:rsid w:val="009001A6"/>
    <w:rsid w:val="00900801"/>
    <w:rsid w:val="00900AAC"/>
    <w:rsid w:val="00900F22"/>
    <w:rsid w:val="009013D1"/>
    <w:rsid w:val="00901F29"/>
    <w:rsid w:val="009020AD"/>
    <w:rsid w:val="009021F6"/>
    <w:rsid w:val="00902216"/>
    <w:rsid w:val="00902350"/>
    <w:rsid w:val="00902A9A"/>
    <w:rsid w:val="0090336B"/>
    <w:rsid w:val="00903A3A"/>
    <w:rsid w:val="00904510"/>
    <w:rsid w:val="009053AA"/>
    <w:rsid w:val="00906939"/>
    <w:rsid w:val="009069F6"/>
    <w:rsid w:val="009075DE"/>
    <w:rsid w:val="0091019E"/>
    <w:rsid w:val="00910B7D"/>
    <w:rsid w:val="00911503"/>
    <w:rsid w:val="00911DFB"/>
    <w:rsid w:val="009124D3"/>
    <w:rsid w:val="00912FC7"/>
    <w:rsid w:val="009139D9"/>
    <w:rsid w:val="00914178"/>
    <w:rsid w:val="00914AD8"/>
    <w:rsid w:val="009154AA"/>
    <w:rsid w:val="00915975"/>
    <w:rsid w:val="00916079"/>
    <w:rsid w:val="00916569"/>
    <w:rsid w:val="0091692E"/>
    <w:rsid w:val="00917948"/>
    <w:rsid w:val="00917CE9"/>
    <w:rsid w:val="00920A5E"/>
    <w:rsid w:val="00920BF2"/>
    <w:rsid w:val="00920E7D"/>
    <w:rsid w:val="009213F7"/>
    <w:rsid w:val="009215F7"/>
    <w:rsid w:val="0092160C"/>
    <w:rsid w:val="0092163F"/>
    <w:rsid w:val="00921C62"/>
    <w:rsid w:val="00922010"/>
    <w:rsid w:val="0092236B"/>
    <w:rsid w:val="00922796"/>
    <w:rsid w:val="00922B0A"/>
    <w:rsid w:val="00922B4B"/>
    <w:rsid w:val="00922B9C"/>
    <w:rsid w:val="00922E34"/>
    <w:rsid w:val="009245BB"/>
    <w:rsid w:val="00925110"/>
    <w:rsid w:val="00927868"/>
    <w:rsid w:val="009279D3"/>
    <w:rsid w:val="00927B3F"/>
    <w:rsid w:val="00930CCF"/>
    <w:rsid w:val="00930E68"/>
    <w:rsid w:val="00931148"/>
    <w:rsid w:val="0093117F"/>
    <w:rsid w:val="00931AFB"/>
    <w:rsid w:val="00931BD9"/>
    <w:rsid w:val="00932D0C"/>
    <w:rsid w:val="009335EE"/>
    <w:rsid w:val="009336BF"/>
    <w:rsid w:val="00933CC1"/>
    <w:rsid w:val="00936731"/>
    <w:rsid w:val="009368F3"/>
    <w:rsid w:val="00936EA7"/>
    <w:rsid w:val="009376C1"/>
    <w:rsid w:val="00937DFF"/>
    <w:rsid w:val="00940E12"/>
    <w:rsid w:val="009411FC"/>
    <w:rsid w:val="00941636"/>
    <w:rsid w:val="00941B38"/>
    <w:rsid w:val="00941D93"/>
    <w:rsid w:val="009424D7"/>
    <w:rsid w:val="00943742"/>
    <w:rsid w:val="00943820"/>
    <w:rsid w:val="00943A7D"/>
    <w:rsid w:val="00943CC2"/>
    <w:rsid w:val="00943D22"/>
    <w:rsid w:val="00943F86"/>
    <w:rsid w:val="00944231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209A"/>
    <w:rsid w:val="0095226F"/>
    <w:rsid w:val="00952F71"/>
    <w:rsid w:val="009533E3"/>
    <w:rsid w:val="00953454"/>
    <w:rsid w:val="00953920"/>
    <w:rsid w:val="00953D47"/>
    <w:rsid w:val="0095403A"/>
    <w:rsid w:val="00954F4F"/>
    <w:rsid w:val="00955BA3"/>
    <w:rsid w:val="0095681E"/>
    <w:rsid w:val="00956EFA"/>
    <w:rsid w:val="009572D4"/>
    <w:rsid w:val="0095766C"/>
    <w:rsid w:val="009605EB"/>
    <w:rsid w:val="00960696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554B"/>
    <w:rsid w:val="0096584A"/>
    <w:rsid w:val="00965E04"/>
    <w:rsid w:val="0096628C"/>
    <w:rsid w:val="00966B20"/>
    <w:rsid w:val="00966FD1"/>
    <w:rsid w:val="00966FDF"/>
    <w:rsid w:val="0096725B"/>
    <w:rsid w:val="0096741E"/>
    <w:rsid w:val="00967B86"/>
    <w:rsid w:val="00967F33"/>
    <w:rsid w:val="009706AD"/>
    <w:rsid w:val="00970A40"/>
    <w:rsid w:val="00970E55"/>
    <w:rsid w:val="0097130C"/>
    <w:rsid w:val="00971F08"/>
    <w:rsid w:val="00972FEF"/>
    <w:rsid w:val="00973004"/>
    <w:rsid w:val="00974723"/>
    <w:rsid w:val="00974CFE"/>
    <w:rsid w:val="00974F23"/>
    <w:rsid w:val="009759C5"/>
    <w:rsid w:val="00975F00"/>
    <w:rsid w:val="0097602E"/>
    <w:rsid w:val="0097603D"/>
    <w:rsid w:val="009764B4"/>
    <w:rsid w:val="00976949"/>
    <w:rsid w:val="0097698A"/>
    <w:rsid w:val="00976A48"/>
    <w:rsid w:val="00976C4B"/>
    <w:rsid w:val="00976F19"/>
    <w:rsid w:val="00977763"/>
    <w:rsid w:val="00977EA1"/>
    <w:rsid w:val="00980477"/>
    <w:rsid w:val="0098075D"/>
    <w:rsid w:val="0098159B"/>
    <w:rsid w:val="009818B3"/>
    <w:rsid w:val="00981B5D"/>
    <w:rsid w:val="009820FD"/>
    <w:rsid w:val="00982E8E"/>
    <w:rsid w:val="009834A9"/>
    <w:rsid w:val="00983B4E"/>
    <w:rsid w:val="0098420B"/>
    <w:rsid w:val="00984B75"/>
    <w:rsid w:val="00984D3E"/>
    <w:rsid w:val="009851A6"/>
    <w:rsid w:val="00985253"/>
    <w:rsid w:val="009853B3"/>
    <w:rsid w:val="009857C7"/>
    <w:rsid w:val="00986322"/>
    <w:rsid w:val="00986A07"/>
    <w:rsid w:val="00986F9F"/>
    <w:rsid w:val="009872A9"/>
    <w:rsid w:val="0098796A"/>
    <w:rsid w:val="00987D72"/>
    <w:rsid w:val="009902EF"/>
    <w:rsid w:val="009904BB"/>
    <w:rsid w:val="00990630"/>
    <w:rsid w:val="00991007"/>
    <w:rsid w:val="00991605"/>
    <w:rsid w:val="00991761"/>
    <w:rsid w:val="00991870"/>
    <w:rsid w:val="00991ADE"/>
    <w:rsid w:val="00991BE8"/>
    <w:rsid w:val="009924E3"/>
    <w:rsid w:val="00992516"/>
    <w:rsid w:val="0099299D"/>
    <w:rsid w:val="009929BE"/>
    <w:rsid w:val="00992D58"/>
    <w:rsid w:val="00993049"/>
    <w:rsid w:val="009931A8"/>
    <w:rsid w:val="0099487F"/>
    <w:rsid w:val="00994DCA"/>
    <w:rsid w:val="00995DBD"/>
    <w:rsid w:val="009960EC"/>
    <w:rsid w:val="0099644A"/>
    <w:rsid w:val="00996B44"/>
    <w:rsid w:val="00996D62"/>
    <w:rsid w:val="00996ED7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22E1"/>
    <w:rsid w:val="009A2B20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511"/>
    <w:rsid w:val="009A6BCF"/>
    <w:rsid w:val="009A7567"/>
    <w:rsid w:val="009B064B"/>
    <w:rsid w:val="009B0B48"/>
    <w:rsid w:val="009B0C1D"/>
    <w:rsid w:val="009B0E46"/>
    <w:rsid w:val="009B1D7F"/>
    <w:rsid w:val="009B1F30"/>
    <w:rsid w:val="009B2F4F"/>
    <w:rsid w:val="009B3757"/>
    <w:rsid w:val="009B3AC2"/>
    <w:rsid w:val="009B43DF"/>
    <w:rsid w:val="009B4DF4"/>
    <w:rsid w:val="009B511E"/>
    <w:rsid w:val="009B5283"/>
    <w:rsid w:val="009B535B"/>
    <w:rsid w:val="009B564E"/>
    <w:rsid w:val="009B5B37"/>
    <w:rsid w:val="009B655E"/>
    <w:rsid w:val="009B7276"/>
    <w:rsid w:val="009B7E87"/>
    <w:rsid w:val="009C01C0"/>
    <w:rsid w:val="009C04BA"/>
    <w:rsid w:val="009C053F"/>
    <w:rsid w:val="009C0B53"/>
    <w:rsid w:val="009C1312"/>
    <w:rsid w:val="009C1399"/>
    <w:rsid w:val="009C148B"/>
    <w:rsid w:val="009C1B3E"/>
    <w:rsid w:val="009C1FEB"/>
    <w:rsid w:val="009C2545"/>
    <w:rsid w:val="009C25ED"/>
    <w:rsid w:val="009C3102"/>
    <w:rsid w:val="009C3148"/>
    <w:rsid w:val="009C3480"/>
    <w:rsid w:val="009C380D"/>
    <w:rsid w:val="009C403E"/>
    <w:rsid w:val="009C491D"/>
    <w:rsid w:val="009C4D4C"/>
    <w:rsid w:val="009C5296"/>
    <w:rsid w:val="009C5A97"/>
    <w:rsid w:val="009C5E38"/>
    <w:rsid w:val="009C6D92"/>
    <w:rsid w:val="009C7790"/>
    <w:rsid w:val="009C782B"/>
    <w:rsid w:val="009C79A4"/>
    <w:rsid w:val="009C7A5B"/>
    <w:rsid w:val="009C7EF7"/>
    <w:rsid w:val="009D038A"/>
    <w:rsid w:val="009D0509"/>
    <w:rsid w:val="009D0B6D"/>
    <w:rsid w:val="009D0E53"/>
    <w:rsid w:val="009D0FEC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641"/>
    <w:rsid w:val="009D4E0A"/>
    <w:rsid w:val="009D4EED"/>
    <w:rsid w:val="009D4FF0"/>
    <w:rsid w:val="009D61E0"/>
    <w:rsid w:val="009D66B1"/>
    <w:rsid w:val="009D671A"/>
    <w:rsid w:val="009D69BE"/>
    <w:rsid w:val="009D703C"/>
    <w:rsid w:val="009D718F"/>
    <w:rsid w:val="009D7848"/>
    <w:rsid w:val="009D7C75"/>
    <w:rsid w:val="009D7D43"/>
    <w:rsid w:val="009D7FB5"/>
    <w:rsid w:val="009E068F"/>
    <w:rsid w:val="009E0901"/>
    <w:rsid w:val="009E0F56"/>
    <w:rsid w:val="009E14E0"/>
    <w:rsid w:val="009E1517"/>
    <w:rsid w:val="009E16FF"/>
    <w:rsid w:val="009E1CA5"/>
    <w:rsid w:val="009E2661"/>
    <w:rsid w:val="009E2E65"/>
    <w:rsid w:val="009E3017"/>
    <w:rsid w:val="009E317A"/>
    <w:rsid w:val="009E35DB"/>
    <w:rsid w:val="009E3781"/>
    <w:rsid w:val="009E3799"/>
    <w:rsid w:val="009E4342"/>
    <w:rsid w:val="009E47A3"/>
    <w:rsid w:val="009E4897"/>
    <w:rsid w:val="009E4B86"/>
    <w:rsid w:val="009E54B2"/>
    <w:rsid w:val="009E55B1"/>
    <w:rsid w:val="009E61F3"/>
    <w:rsid w:val="009E6787"/>
    <w:rsid w:val="009E78E7"/>
    <w:rsid w:val="009E7E2D"/>
    <w:rsid w:val="009F08F3"/>
    <w:rsid w:val="009F0EBC"/>
    <w:rsid w:val="009F0F28"/>
    <w:rsid w:val="009F1A60"/>
    <w:rsid w:val="009F2069"/>
    <w:rsid w:val="009F2C13"/>
    <w:rsid w:val="009F2CBD"/>
    <w:rsid w:val="009F344F"/>
    <w:rsid w:val="009F390C"/>
    <w:rsid w:val="009F427D"/>
    <w:rsid w:val="009F4404"/>
    <w:rsid w:val="009F4B63"/>
    <w:rsid w:val="009F5E13"/>
    <w:rsid w:val="009F5E2F"/>
    <w:rsid w:val="009F5EAE"/>
    <w:rsid w:val="009F636A"/>
    <w:rsid w:val="009F6FF1"/>
    <w:rsid w:val="009F7114"/>
    <w:rsid w:val="009F7122"/>
    <w:rsid w:val="009F7437"/>
    <w:rsid w:val="00A00D13"/>
    <w:rsid w:val="00A00D59"/>
    <w:rsid w:val="00A01189"/>
    <w:rsid w:val="00A0185F"/>
    <w:rsid w:val="00A01D47"/>
    <w:rsid w:val="00A02E5F"/>
    <w:rsid w:val="00A039F5"/>
    <w:rsid w:val="00A0407B"/>
    <w:rsid w:val="00A04318"/>
    <w:rsid w:val="00A048A8"/>
    <w:rsid w:val="00A049B2"/>
    <w:rsid w:val="00A04B30"/>
    <w:rsid w:val="00A04F49"/>
    <w:rsid w:val="00A05340"/>
    <w:rsid w:val="00A05B72"/>
    <w:rsid w:val="00A0615D"/>
    <w:rsid w:val="00A0635D"/>
    <w:rsid w:val="00A0642B"/>
    <w:rsid w:val="00A064BF"/>
    <w:rsid w:val="00A0672A"/>
    <w:rsid w:val="00A06CD3"/>
    <w:rsid w:val="00A06FA2"/>
    <w:rsid w:val="00A1051C"/>
    <w:rsid w:val="00A1094B"/>
    <w:rsid w:val="00A10999"/>
    <w:rsid w:val="00A1106B"/>
    <w:rsid w:val="00A113F6"/>
    <w:rsid w:val="00A11AE0"/>
    <w:rsid w:val="00A12C38"/>
    <w:rsid w:val="00A13036"/>
    <w:rsid w:val="00A13E54"/>
    <w:rsid w:val="00A14582"/>
    <w:rsid w:val="00A148CE"/>
    <w:rsid w:val="00A14B72"/>
    <w:rsid w:val="00A14BA4"/>
    <w:rsid w:val="00A14F16"/>
    <w:rsid w:val="00A14F4E"/>
    <w:rsid w:val="00A15C12"/>
    <w:rsid w:val="00A1673D"/>
    <w:rsid w:val="00A16AF3"/>
    <w:rsid w:val="00A16CCA"/>
    <w:rsid w:val="00A171D3"/>
    <w:rsid w:val="00A17EBF"/>
    <w:rsid w:val="00A17F63"/>
    <w:rsid w:val="00A20373"/>
    <w:rsid w:val="00A20379"/>
    <w:rsid w:val="00A20E07"/>
    <w:rsid w:val="00A21369"/>
    <w:rsid w:val="00A2193B"/>
    <w:rsid w:val="00A2279A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81"/>
    <w:rsid w:val="00A264A9"/>
    <w:rsid w:val="00A26879"/>
    <w:rsid w:val="00A268DF"/>
    <w:rsid w:val="00A26D56"/>
    <w:rsid w:val="00A27785"/>
    <w:rsid w:val="00A27829"/>
    <w:rsid w:val="00A30187"/>
    <w:rsid w:val="00A304D1"/>
    <w:rsid w:val="00A30775"/>
    <w:rsid w:val="00A30D80"/>
    <w:rsid w:val="00A310AE"/>
    <w:rsid w:val="00A3175E"/>
    <w:rsid w:val="00A32084"/>
    <w:rsid w:val="00A323E2"/>
    <w:rsid w:val="00A3243E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51F"/>
    <w:rsid w:val="00A41966"/>
    <w:rsid w:val="00A41E2B"/>
    <w:rsid w:val="00A4224F"/>
    <w:rsid w:val="00A42616"/>
    <w:rsid w:val="00A42D43"/>
    <w:rsid w:val="00A43184"/>
    <w:rsid w:val="00A4354D"/>
    <w:rsid w:val="00A435C6"/>
    <w:rsid w:val="00A436F3"/>
    <w:rsid w:val="00A43A6F"/>
    <w:rsid w:val="00A43AB8"/>
    <w:rsid w:val="00A4478E"/>
    <w:rsid w:val="00A44A9C"/>
    <w:rsid w:val="00A45639"/>
    <w:rsid w:val="00A45B74"/>
    <w:rsid w:val="00A45C97"/>
    <w:rsid w:val="00A47931"/>
    <w:rsid w:val="00A5014C"/>
    <w:rsid w:val="00A50307"/>
    <w:rsid w:val="00A5094F"/>
    <w:rsid w:val="00A50986"/>
    <w:rsid w:val="00A50D8F"/>
    <w:rsid w:val="00A50F47"/>
    <w:rsid w:val="00A51E0C"/>
    <w:rsid w:val="00A52210"/>
    <w:rsid w:val="00A5266E"/>
    <w:rsid w:val="00A52C03"/>
    <w:rsid w:val="00A52DB3"/>
    <w:rsid w:val="00A52E1D"/>
    <w:rsid w:val="00A5358E"/>
    <w:rsid w:val="00A53BD7"/>
    <w:rsid w:val="00A54279"/>
    <w:rsid w:val="00A5440F"/>
    <w:rsid w:val="00A54432"/>
    <w:rsid w:val="00A54D8D"/>
    <w:rsid w:val="00A55B22"/>
    <w:rsid w:val="00A55B28"/>
    <w:rsid w:val="00A5629A"/>
    <w:rsid w:val="00A56502"/>
    <w:rsid w:val="00A56798"/>
    <w:rsid w:val="00A56FE3"/>
    <w:rsid w:val="00A57977"/>
    <w:rsid w:val="00A60896"/>
    <w:rsid w:val="00A609F0"/>
    <w:rsid w:val="00A60B8E"/>
    <w:rsid w:val="00A61499"/>
    <w:rsid w:val="00A614AE"/>
    <w:rsid w:val="00A623AD"/>
    <w:rsid w:val="00A62561"/>
    <w:rsid w:val="00A62913"/>
    <w:rsid w:val="00A62A77"/>
    <w:rsid w:val="00A62A8F"/>
    <w:rsid w:val="00A62DD4"/>
    <w:rsid w:val="00A633B3"/>
    <w:rsid w:val="00A63483"/>
    <w:rsid w:val="00A634A9"/>
    <w:rsid w:val="00A63BEA"/>
    <w:rsid w:val="00A644CA"/>
    <w:rsid w:val="00A64A69"/>
    <w:rsid w:val="00A6529E"/>
    <w:rsid w:val="00A6576F"/>
    <w:rsid w:val="00A657D7"/>
    <w:rsid w:val="00A65CE1"/>
    <w:rsid w:val="00A65E06"/>
    <w:rsid w:val="00A660AC"/>
    <w:rsid w:val="00A6687C"/>
    <w:rsid w:val="00A6760C"/>
    <w:rsid w:val="00A67E6C"/>
    <w:rsid w:val="00A67FB1"/>
    <w:rsid w:val="00A71033"/>
    <w:rsid w:val="00A7194D"/>
    <w:rsid w:val="00A71B99"/>
    <w:rsid w:val="00A71C1B"/>
    <w:rsid w:val="00A71F88"/>
    <w:rsid w:val="00A71FBE"/>
    <w:rsid w:val="00A72CAF"/>
    <w:rsid w:val="00A72F5D"/>
    <w:rsid w:val="00A730C4"/>
    <w:rsid w:val="00A733D2"/>
    <w:rsid w:val="00A739D0"/>
    <w:rsid w:val="00A73A0D"/>
    <w:rsid w:val="00A73B25"/>
    <w:rsid w:val="00A73B9B"/>
    <w:rsid w:val="00A74BF9"/>
    <w:rsid w:val="00A75D39"/>
    <w:rsid w:val="00A761D4"/>
    <w:rsid w:val="00A76DBB"/>
    <w:rsid w:val="00A7706C"/>
    <w:rsid w:val="00A77EC4"/>
    <w:rsid w:val="00A80575"/>
    <w:rsid w:val="00A805CE"/>
    <w:rsid w:val="00A80AC7"/>
    <w:rsid w:val="00A81256"/>
    <w:rsid w:val="00A81F82"/>
    <w:rsid w:val="00A82E35"/>
    <w:rsid w:val="00A831A8"/>
    <w:rsid w:val="00A8368E"/>
    <w:rsid w:val="00A85075"/>
    <w:rsid w:val="00A85AAC"/>
    <w:rsid w:val="00A862D4"/>
    <w:rsid w:val="00A87256"/>
    <w:rsid w:val="00A879F2"/>
    <w:rsid w:val="00A90138"/>
    <w:rsid w:val="00A90BC1"/>
    <w:rsid w:val="00A90CFA"/>
    <w:rsid w:val="00A910A2"/>
    <w:rsid w:val="00A91516"/>
    <w:rsid w:val="00A9170B"/>
    <w:rsid w:val="00A91F1F"/>
    <w:rsid w:val="00A924A6"/>
    <w:rsid w:val="00A92879"/>
    <w:rsid w:val="00A93357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65DB"/>
    <w:rsid w:val="00A97C97"/>
    <w:rsid w:val="00A97F16"/>
    <w:rsid w:val="00AA016F"/>
    <w:rsid w:val="00AA0496"/>
    <w:rsid w:val="00AA0F66"/>
    <w:rsid w:val="00AA0FCD"/>
    <w:rsid w:val="00AA16A7"/>
    <w:rsid w:val="00AA1A9D"/>
    <w:rsid w:val="00AA1ED6"/>
    <w:rsid w:val="00AA20D0"/>
    <w:rsid w:val="00AA2C82"/>
    <w:rsid w:val="00AA330A"/>
    <w:rsid w:val="00AA33C1"/>
    <w:rsid w:val="00AA361D"/>
    <w:rsid w:val="00AA43F2"/>
    <w:rsid w:val="00AA51D6"/>
    <w:rsid w:val="00AA5A4B"/>
    <w:rsid w:val="00AA6B03"/>
    <w:rsid w:val="00AA6DE4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F6B"/>
    <w:rsid w:val="00AB34CD"/>
    <w:rsid w:val="00AB37AA"/>
    <w:rsid w:val="00AB3938"/>
    <w:rsid w:val="00AB3A48"/>
    <w:rsid w:val="00AB3F33"/>
    <w:rsid w:val="00AB4AB8"/>
    <w:rsid w:val="00AB4AF9"/>
    <w:rsid w:val="00AB61A4"/>
    <w:rsid w:val="00AB61E3"/>
    <w:rsid w:val="00AB655E"/>
    <w:rsid w:val="00AB7818"/>
    <w:rsid w:val="00AB7BB9"/>
    <w:rsid w:val="00AC007F"/>
    <w:rsid w:val="00AC08AA"/>
    <w:rsid w:val="00AC0A93"/>
    <w:rsid w:val="00AC0C93"/>
    <w:rsid w:val="00AC0FF8"/>
    <w:rsid w:val="00AC1C05"/>
    <w:rsid w:val="00AC2A81"/>
    <w:rsid w:val="00AC2ECD"/>
    <w:rsid w:val="00AC3119"/>
    <w:rsid w:val="00AC372C"/>
    <w:rsid w:val="00AC3D10"/>
    <w:rsid w:val="00AC4143"/>
    <w:rsid w:val="00AC49FB"/>
    <w:rsid w:val="00AC4BBF"/>
    <w:rsid w:val="00AC514F"/>
    <w:rsid w:val="00AC550F"/>
    <w:rsid w:val="00AC5A10"/>
    <w:rsid w:val="00AC5CA8"/>
    <w:rsid w:val="00AC675A"/>
    <w:rsid w:val="00AC681E"/>
    <w:rsid w:val="00AC6CC7"/>
    <w:rsid w:val="00AC733C"/>
    <w:rsid w:val="00AC7B22"/>
    <w:rsid w:val="00AD00BB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F94"/>
    <w:rsid w:val="00AD4A5A"/>
    <w:rsid w:val="00AD51ED"/>
    <w:rsid w:val="00AD5852"/>
    <w:rsid w:val="00AD58C1"/>
    <w:rsid w:val="00AD59E2"/>
    <w:rsid w:val="00AD5F22"/>
    <w:rsid w:val="00AD62BC"/>
    <w:rsid w:val="00AD6629"/>
    <w:rsid w:val="00AD6AC9"/>
    <w:rsid w:val="00AD6C3C"/>
    <w:rsid w:val="00AD71EA"/>
    <w:rsid w:val="00AD7C52"/>
    <w:rsid w:val="00AE0470"/>
    <w:rsid w:val="00AE07E6"/>
    <w:rsid w:val="00AE098D"/>
    <w:rsid w:val="00AE0B14"/>
    <w:rsid w:val="00AE0C21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C06"/>
    <w:rsid w:val="00AE4D2F"/>
    <w:rsid w:val="00AE4DBA"/>
    <w:rsid w:val="00AE4F07"/>
    <w:rsid w:val="00AE57B5"/>
    <w:rsid w:val="00AE6675"/>
    <w:rsid w:val="00AE6E02"/>
    <w:rsid w:val="00AE726B"/>
    <w:rsid w:val="00AE743A"/>
    <w:rsid w:val="00AF08CA"/>
    <w:rsid w:val="00AF1C5D"/>
    <w:rsid w:val="00AF1CCC"/>
    <w:rsid w:val="00AF25D5"/>
    <w:rsid w:val="00AF2DE7"/>
    <w:rsid w:val="00AF2F96"/>
    <w:rsid w:val="00AF345A"/>
    <w:rsid w:val="00AF3629"/>
    <w:rsid w:val="00AF3740"/>
    <w:rsid w:val="00AF3AF2"/>
    <w:rsid w:val="00AF3D10"/>
    <w:rsid w:val="00AF41DA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B006FE"/>
    <w:rsid w:val="00B007CB"/>
    <w:rsid w:val="00B00BAA"/>
    <w:rsid w:val="00B00EEA"/>
    <w:rsid w:val="00B0115F"/>
    <w:rsid w:val="00B025D7"/>
    <w:rsid w:val="00B02698"/>
    <w:rsid w:val="00B02AA9"/>
    <w:rsid w:val="00B02B82"/>
    <w:rsid w:val="00B02FA3"/>
    <w:rsid w:val="00B03429"/>
    <w:rsid w:val="00B047FD"/>
    <w:rsid w:val="00B04DD2"/>
    <w:rsid w:val="00B04E96"/>
    <w:rsid w:val="00B05084"/>
    <w:rsid w:val="00B051D7"/>
    <w:rsid w:val="00B05596"/>
    <w:rsid w:val="00B0592F"/>
    <w:rsid w:val="00B05BDA"/>
    <w:rsid w:val="00B05E95"/>
    <w:rsid w:val="00B0737B"/>
    <w:rsid w:val="00B07961"/>
    <w:rsid w:val="00B07EBA"/>
    <w:rsid w:val="00B100B9"/>
    <w:rsid w:val="00B1052A"/>
    <w:rsid w:val="00B105F6"/>
    <w:rsid w:val="00B125F7"/>
    <w:rsid w:val="00B139E0"/>
    <w:rsid w:val="00B13E74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20256"/>
    <w:rsid w:val="00B2074F"/>
    <w:rsid w:val="00B2097E"/>
    <w:rsid w:val="00B20D09"/>
    <w:rsid w:val="00B2133E"/>
    <w:rsid w:val="00B219D1"/>
    <w:rsid w:val="00B21DEF"/>
    <w:rsid w:val="00B22A95"/>
    <w:rsid w:val="00B22AC0"/>
    <w:rsid w:val="00B22FCA"/>
    <w:rsid w:val="00B23230"/>
    <w:rsid w:val="00B23AE8"/>
    <w:rsid w:val="00B23CC2"/>
    <w:rsid w:val="00B24A9A"/>
    <w:rsid w:val="00B25210"/>
    <w:rsid w:val="00B2712A"/>
    <w:rsid w:val="00B2763F"/>
    <w:rsid w:val="00B27853"/>
    <w:rsid w:val="00B27AAC"/>
    <w:rsid w:val="00B302FA"/>
    <w:rsid w:val="00B30929"/>
    <w:rsid w:val="00B313B4"/>
    <w:rsid w:val="00B31FE9"/>
    <w:rsid w:val="00B32176"/>
    <w:rsid w:val="00B32B61"/>
    <w:rsid w:val="00B32E9F"/>
    <w:rsid w:val="00B332B4"/>
    <w:rsid w:val="00B338BE"/>
    <w:rsid w:val="00B33EE9"/>
    <w:rsid w:val="00B342C7"/>
    <w:rsid w:val="00B343E9"/>
    <w:rsid w:val="00B346BE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888"/>
    <w:rsid w:val="00B423F9"/>
    <w:rsid w:val="00B42655"/>
    <w:rsid w:val="00B42658"/>
    <w:rsid w:val="00B4297F"/>
    <w:rsid w:val="00B4332C"/>
    <w:rsid w:val="00B44118"/>
    <w:rsid w:val="00B446E9"/>
    <w:rsid w:val="00B44A91"/>
    <w:rsid w:val="00B45A52"/>
    <w:rsid w:val="00B45AF9"/>
    <w:rsid w:val="00B46175"/>
    <w:rsid w:val="00B4670C"/>
    <w:rsid w:val="00B46AD4"/>
    <w:rsid w:val="00B46E76"/>
    <w:rsid w:val="00B4744D"/>
    <w:rsid w:val="00B47BEE"/>
    <w:rsid w:val="00B47EDA"/>
    <w:rsid w:val="00B5003B"/>
    <w:rsid w:val="00B50565"/>
    <w:rsid w:val="00B50B57"/>
    <w:rsid w:val="00B50C4B"/>
    <w:rsid w:val="00B51602"/>
    <w:rsid w:val="00B51FEE"/>
    <w:rsid w:val="00B52A53"/>
    <w:rsid w:val="00B52A99"/>
    <w:rsid w:val="00B52D7F"/>
    <w:rsid w:val="00B533B6"/>
    <w:rsid w:val="00B53ED8"/>
    <w:rsid w:val="00B54428"/>
    <w:rsid w:val="00B54FC5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1325"/>
    <w:rsid w:val="00B626E7"/>
    <w:rsid w:val="00B62AAA"/>
    <w:rsid w:val="00B62B11"/>
    <w:rsid w:val="00B63534"/>
    <w:rsid w:val="00B6366E"/>
    <w:rsid w:val="00B64259"/>
    <w:rsid w:val="00B6515D"/>
    <w:rsid w:val="00B651F0"/>
    <w:rsid w:val="00B6553E"/>
    <w:rsid w:val="00B658B9"/>
    <w:rsid w:val="00B659E4"/>
    <w:rsid w:val="00B66345"/>
    <w:rsid w:val="00B664C7"/>
    <w:rsid w:val="00B669B8"/>
    <w:rsid w:val="00B671BB"/>
    <w:rsid w:val="00B70733"/>
    <w:rsid w:val="00B716B4"/>
    <w:rsid w:val="00B7328B"/>
    <w:rsid w:val="00B739F6"/>
    <w:rsid w:val="00B74D07"/>
    <w:rsid w:val="00B756B8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87AAF"/>
    <w:rsid w:val="00B90031"/>
    <w:rsid w:val="00B906C8"/>
    <w:rsid w:val="00B90739"/>
    <w:rsid w:val="00B90F73"/>
    <w:rsid w:val="00B91BC9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2280"/>
    <w:rsid w:val="00BA23D1"/>
    <w:rsid w:val="00BA2A08"/>
    <w:rsid w:val="00BA2B3D"/>
    <w:rsid w:val="00BA33A4"/>
    <w:rsid w:val="00BA34C0"/>
    <w:rsid w:val="00BA3F6C"/>
    <w:rsid w:val="00BA47B3"/>
    <w:rsid w:val="00BA49CB"/>
    <w:rsid w:val="00BA4AAB"/>
    <w:rsid w:val="00BA4F1E"/>
    <w:rsid w:val="00BA56D2"/>
    <w:rsid w:val="00BA592D"/>
    <w:rsid w:val="00BA67D4"/>
    <w:rsid w:val="00BA76E0"/>
    <w:rsid w:val="00BA7B78"/>
    <w:rsid w:val="00BB026C"/>
    <w:rsid w:val="00BB0D37"/>
    <w:rsid w:val="00BB1153"/>
    <w:rsid w:val="00BB14C4"/>
    <w:rsid w:val="00BB2A25"/>
    <w:rsid w:val="00BB332C"/>
    <w:rsid w:val="00BB34B4"/>
    <w:rsid w:val="00BB36D4"/>
    <w:rsid w:val="00BB4346"/>
    <w:rsid w:val="00BB4495"/>
    <w:rsid w:val="00BB4526"/>
    <w:rsid w:val="00BB51E9"/>
    <w:rsid w:val="00BB52A9"/>
    <w:rsid w:val="00BB52BF"/>
    <w:rsid w:val="00BB534C"/>
    <w:rsid w:val="00BB57EF"/>
    <w:rsid w:val="00BB749A"/>
    <w:rsid w:val="00BC0B77"/>
    <w:rsid w:val="00BC0D49"/>
    <w:rsid w:val="00BC0FDC"/>
    <w:rsid w:val="00BC1082"/>
    <w:rsid w:val="00BC16D9"/>
    <w:rsid w:val="00BC1D4A"/>
    <w:rsid w:val="00BC1F30"/>
    <w:rsid w:val="00BC2149"/>
    <w:rsid w:val="00BC24C0"/>
    <w:rsid w:val="00BC25AA"/>
    <w:rsid w:val="00BC2677"/>
    <w:rsid w:val="00BC3053"/>
    <w:rsid w:val="00BC3FAD"/>
    <w:rsid w:val="00BC40B6"/>
    <w:rsid w:val="00BC44DE"/>
    <w:rsid w:val="00BC454B"/>
    <w:rsid w:val="00BC4D2E"/>
    <w:rsid w:val="00BC57B1"/>
    <w:rsid w:val="00BC5D1C"/>
    <w:rsid w:val="00BC6A41"/>
    <w:rsid w:val="00BC6BB5"/>
    <w:rsid w:val="00BC6BC1"/>
    <w:rsid w:val="00BC6F3D"/>
    <w:rsid w:val="00BC7044"/>
    <w:rsid w:val="00BD1169"/>
    <w:rsid w:val="00BD1823"/>
    <w:rsid w:val="00BD18B8"/>
    <w:rsid w:val="00BD1AA5"/>
    <w:rsid w:val="00BD27AF"/>
    <w:rsid w:val="00BD371C"/>
    <w:rsid w:val="00BD3883"/>
    <w:rsid w:val="00BD48AC"/>
    <w:rsid w:val="00BD4CDD"/>
    <w:rsid w:val="00BD4FA5"/>
    <w:rsid w:val="00BD5F1A"/>
    <w:rsid w:val="00BD619F"/>
    <w:rsid w:val="00BD721C"/>
    <w:rsid w:val="00BD7A8B"/>
    <w:rsid w:val="00BD7F16"/>
    <w:rsid w:val="00BE0841"/>
    <w:rsid w:val="00BE0B97"/>
    <w:rsid w:val="00BE0BF1"/>
    <w:rsid w:val="00BE1234"/>
    <w:rsid w:val="00BE191B"/>
    <w:rsid w:val="00BE1E63"/>
    <w:rsid w:val="00BE1FD4"/>
    <w:rsid w:val="00BE2FA6"/>
    <w:rsid w:val="00BE333F"/>
    <w:rsid w:val="00BE38DC"/>
    <w:rsid w:val="00BE3DB9"/>
    <w:rsid w:val="00BE45B3"/>
    <w:rsid w:val="00BE4818"/>
    <w:rsid w:val="00BE5A09"/>
    <w:rsid w:val="00BE5A2F"/>
    <w:rsid w:val="00BE5EAE"/>
    <w:rsid w:val="00BE6453"/>
    <w:rsid w:val="00BE7406"/>
    <w:rsid w:val="00BE757B"/>
    <w:rsid w:val="00BE7603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1F9"/>
    <w:rsid w:val="00BF26D4"/>
    <w:rsid w:val="00BF2925"/>
    <w:rsid w:val="00BF3077"/>
    <w:rsid w:val="00BF3251"/>
    <w:rsid w:val="00BF3279"/>
    <w:rsid w:val="00BF3B6B"/>
    <w:rsid w:val="00BF3DA4"/>
    <w:rsid w:val="00BF3E81"/>
    <w:rsid w:val="00BF3EC8"/>
    <w:rsid w:val="00BF4D66"/>
    <w:rsid w:val="00BF4F23"/>
    <w:rsid w:val="00BF5872"/>
    <w:rsid w:val="00BF5CF6"/>
    <w:rsid w:val="00BF6036"/>
    <w:rsid w:val="00BF611E"/>
    <w:rsid w:val="00BF64D6"/>
    <w:rsid w:val="00BF6582"/>
    <w:rsid w:val="00BF7217"/>
    <w:rsid w:val="00BF7356"/>
    <w:rsid w:val="00BF74C7"/>
    <w:rsid w:val="00BF7623"/>
    <w:rsid w:val="00BF7849"/>
    <w:rsid w:val="00C001BE"/>
    <w:rsid w:val="00C00704"/>
    <w:rsid w:val="00C00962"/>
    <w:rsid w:val="00C009AC"/>
    <w:rsid w:val="00C00AE8"/>
    <w:rsid w:val="00C00B53"/>
    <w:rsid w:val="00C00EE4"/>
    <w:rsid w:val="00C01018"/>
    <w:rsid w:val="00C015F1"/>
    <w:rsid w:val="00C01F33"/>
    <w:rsid w:val="00C02236"/>
    <w:rsid w:val="00C02CC6"/>
    <w:rsid w:val="00C02EF8"/>
    <w:rsid w:val="00C032FC"/>
    <w:rsid w:val="00C040F7"/>
    <w:rsid w:val="00C041B0"/>
    <w:rsid w:val="00C04374"/>
    <w:rsid w:val="00C04475"/>
    <w:rsid w:val="00C044AB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978"/>
    <w:rsid w:val="00C1336E"/>
    <w:rsid w:val="00C1339F"/>
    <w:rsid w:val="00C13429"/>
    <w:rsid w:val="00C136B9"/>
    <w:rsid w:val="00C13C4B"/>
    <w:rsid w:val="00C14D4B"/>
    <w:rsid w:val="00C14F45"/>
    <w:rsid w:val="00C15005"/>
    <w:rsid w:val="00C153EB"/>
    <w:rsid w:val="00C154BB"/>
    <w:rsid w:val="00C15FEA"/>
    <w:rsid w:val="00C1670D"/>
    <w:rsid w:val="00C16C9A"/>
    <w:rsid w:val="00C17159"/>
    <w:rsid w:val="00C173FB"/>
    <w:rsid w:val="00C177D6"/>
    <w:rsid w:val="00C20D14"/>
    <w:rsid w:val="00C214EA"/>
    <w:rsid w:val="00C218C5"/>
    <w:rsid w:val="00C22345"/>
    <w:rsid w:val="00C22468"/>
    <w:rsid w:val="00C22E48"/>
    <w:rsid w:val="00C23EE8"/>
    <w:rsid w:val="00C2471F"/>
    <w:rsid w:val="00C24E68"/>
    <w:rsid w:val="00C25DF9"/>
    <w:rsid w:val="00C26005"/>
    <w:rsid w:val="00C2656B"/>
    <w:rsid w:val="00C26FAA"/>
    <w:rsid w:val="00C27186"/>
    <w:rsid w:val="00C279B5"/>
    <w:rsid w:val="00C27BD2"/>
    <w:rsid w:val="00C27C45"/>
    <w:rsid w:val="00C30691"/>
    <w:rsid w:val="00C30833"/>
    <w:rsid w:val="00C30F0B"/>
    <w:rsid w:val="00C31470"/>
    <w:rsid w:val="00C34093"/>
    <w:rsid w:val="00C340D7"/>
    <w:rsid w:val="00C35447"/>
    <w:rsid w:val="00C35564"/>
    <w:rsid w:val="00C35AA0"/>
    <w:rsid w:val="00C35CCF"/>
    <w:rsid w:val="00C3719D"/>
    <w:rsid w:val="00C3756F"/>
    <w:rsid w:val="00C377C8"/>
    <w:rsid w:val="00C37E19"/>
    <w:rsid w:val="00C400E4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24D"/>
    <w:rsid w:val="00C433AE"/>
    <w:rsid w:val="00C43A9B"/>
    <w:rsid w:val="00C43D89"/>
    <w:rsid w:val="00C44547"/>
    <w:rsid w:val="00C45835"/>
    <w:rsid w:val="00C45F6E"/>
    <w:rsid w:val="00C46240"/>
    <w:rsid w:val="00C4651C"/>
    <w:rsid w:val="00C471BE"/>
    <w:rsid w:val="00C47927"/>
    <w:rsid w:val="00C4799A"/>
    <w:rsid w:val="00C47E8C"/>
    <w:rsid w:val="00C504D0"/>
    <w:rsid w:val="00C509AE"/>
    <w:rsid w:val="00C51103"/>
    <w:rsid w:val="00C51BF6"/>
    <w:rsid w:val="00C525C1"/>
    <w:rsid w:val="00C52DC6"/>
    <w:rsid w:val="00C52FEE"/>
    <w:rsid w:val="00C532F3"/>
    <w:rsid w:val="00C53624"/>
    <w:rsid w:val="00C53871"/>
    <w:rsid w:val="00C53ABB"/>
    <w:rsid w:val="00C54995"/>
    <w:rsid w:val="00C54BC9"/>
    <w:rsid w:val="00C54D41"/>
    <w:rsid w:val="00C5517F"/>
    <w:rsid w:val="00C5565A"/>
    <w:rsid w:val="00C5572E"/>
    <w:rsid w:val="00C55CFC"/>
    <w:rsid w:val="00C57D72"/>
    <w:rsid w:val="00C57EF3"/>
    <w:rsid w:val="00C60298"/>
    <w:rsid w:val="00C603E2"/>
    <w:rsid w:val="00C60783"/>
    <w:rsid w:val="00C609B6"/>
    <w:rsid w:val="00C613C5"/>
    <w:rsid w:val="00C6151A"/>
    <w:rsid w:val="00C617F5"/>
    <w:rsid w:val="00C61990"/>
    <w:rsid w:val="00C61B4C"/>
    <w:rsid w:val="00C61FE8"/>
    <w:rsid w:val="00C6225F"/>
    <w:rsid w:val="00C627E4"/>
    <w:rsid w:val="00C62F23"/>
    <w:rsid w:val="00C63B6D"/>
    <w:rsid w:val="00C64433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803"/>
    <w:rsid w:val="00C67F10"/>
    <w:rsid w:val="00C7057C"/>
    <w:rsid w:val="00C70697"/>
    <w:rsid w:val="00C7129C"/>
    <w:rsid w:val="00C716A0"/>
    <w:rsid w:val="00C71E5F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2871"/>
    <w:rsid w:val="00C83454"/>
    <w:rsid w:val="00C836BC"/>
    <w:rsid w:val="00C837B2"/>
    <w:rsid w:val="00C84847"/>
    <w:rsid w:val="00C84CA9"/>
    <w:rsid w:val="00C8580F"/>
    <w:rsid w:val="00C8723E"/>
    <w:rsid w:val="00C873BE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0EE9"/>
    <w:rsid w:val="00C910C3"/>
    <w:rsid w:val="00C91490"/>
    <w:rsid w:val="00C9182E"/>
    <w:rsid w:val="00C91F7D"/>
    <w:rsid w:val="00C91FCB"/>
    <w:rsid w:val="00C9206B"/>
    <w:rsid w:val="00C93196"/>
    <w:rsid w:val="00C93B42"/>
    <w:rsid w:val="00C93C4B"/>
    <w:rsid w:val="00C944AB"/>
    <w:rsid w:val="00C953CF"/>
    <w:rsid w:val="00C95B40"/>
    <w:rsid w:val="00C95E62"/>
    <w:rsid w:val="00C96D0C"/>
    <w:rsid w:val="00C97482"/>
    <w:rsid w:val="00C977D6"/>
    <w:rsid w:val="00C97924"/>
    <w:rsid w:val="00CA0487"/>
    <w:rsid w:val="00CA04B9"/>
    <w:rsid w:val="00CA0EBA"/>
    <w:rsid w:val="00CA1057"/>
    <w:rsid w:val="00CA1ED8"/>
    <w:rsid w:val="00CA2BF4"/>
    <w:rsid w:val="00CA2D35"/>
    <w:rsid w:val="00CA30C8"/>
    <w:rsid w:val="00CA331B"/>
    <w:rsid w:val="00CA3474"/>
    <w:rsid w:val="00CA34C1"/>
    <w:rsid w:val="00CA40BE"/>
    <w:rsid w:val="00CA4300"/>
    <w:rsid w:val="00CA44F4"/>
    <w:rsid w:val="00CA5093"/>
    <w:rsid w:val="00CA5F74"/>
    <w:rsid w:val="00CA62A6"/>
    <w:rsid w:val="00CA6F09"/>
    <w:rsid w:val="00CA7373"/>
    <w:rsid w:val="00CB11DE"/>
    <w:rsid w:val="00CB1810"/>
    <w:rsid w:val="00CB1BD9"/>
    <w:rsid w:val="00CB1D2A"/>
    <w:rsid w:val="00CB1E82"/>
    <w:rsid w:val="00CB1F63"/>
    <w:rsid w:val="00CB240B"/>
    <w:rsid w:val="00CB28B4"/>
    <w:rsid w:val="00CB2C47"/>
    <w:rsid w:val="00CB31CC"/>
    <w:rsid w:val="00CB38F5"/>
    <w:rsid w:val="00CB3969"/>
    <w:rsid w:val="00CB3B3A"/>
    <w:rsid w:val="00CB3BBF"/>
    <w:rsid w:val="00CB40A6"/>
    <w:rsid w:val="00CB43B7"/>
    <w:rsid w:val="00CB4494"/>
    <w:rsid w:val="00CB4A54"/>
    <w:rsid w:val="00CB4D66"/>
    <w:rsid w:val="00CB5759"/>
    <w:rsid w:val="00CB59E0"/>
    <w:rsid w:val="00CB6193"/>
    <w:rsid w:val="00CB61EF"/>
    <w:rsid w:val="00CB69D3"/>
    <w:rsid w:val="00CB7170"/>
    <w:rsid w:val="00CB7876"/>
    <w:rsid w:val="00CB7F94"/>
    <w:rsid w:val="00CC0239"/>
    <w:rsid w:val="00CC040E"/>
    <w:rsid w:val="00CC0A45"/>
    <w:rsid w:val="00CC111F"/>
    <w:rsid w:val="00CC136E"/>
    <w:rsid w:val="00CC16FC"/>
    <w:rsid w:val="00CC1FB9"/>
    <w:rsid w:val="00CC2011"/>
    <w:rsid w:val="00CC2716"/>
    <w:rsid w:val="00CC2C13"/>
    <w:rsid w:val="00CC35F7"/>
    <w:rsid w:val="00CC36B3"/>
    <w:rsid w:val="00CC3B48"/>
    <w:rsid w:val="00CC3EA0"/>
    <w:rsid w:val="00CC4046"/>
    <w:rsid w:val="00CC4265"/>
    <w:rsid w:val="00CC44C8"/>
    <w:rsid w:val="00CC4C07"/>
    <w:rsid w:val="00CC6665"/>
    <w:rsid w:val="00CC745E"/>
    <w:rsid w:val="00CC7B45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2B1A"/>
    <w:rsid w:val="00CD2D0C"/>
    <w:rsid w:val="00CD2ED1"/>
    <w:rsid w:val="00CD2F77"/>
    <w:rsid w:val="00CD31A8"/>
    <w:rsid w:val="00CD337B"/>
    <w:rsid w:val="00CD3412"/>
    <w:rsid w:val="00CD4074"/>
    <w:rsid w:val="00CD424E"/>
    <w:rsid w:val="00CD5342"/>
    <w:rsid w:val="00CD5555"/>
    <w:rsid w:val="00CD60DA"/>
    <w:rsid w:val="00CD7877"/>
    <w:rsid w:val="00CD78AE"/>
    <w:rsid w:val="00CE0424"/>
    <w:rsid w:val="00CE182B"/>
    <w:rsid w:val="00CE2140"/>
    <w:rsid w:val="00CE225F"/>
    <w:rsid w:val="00CE24E1"/>
    <w:rsid w:val="00CE2651"/>
    <w:rsid w:val="00CE2852"/>
    <w:rsid w:val="00CE2883"/>
    <w:rsid w:val="00CE2A8A"/>
    <w:rsid w:val="00CE30E7"/>
    <w:rsid w:val="00CE37DF"/>
    <w:rsid w:val="00CE5519"/>
    <w:rsid w:val="00CE56D0"/>
    <w:rsid w:val="00CE5A51"/>
    <w:rsid w:val="00CE74E6"/>
    <w:rsid w:val="00CE7561"/>
    <w:rsid w:val="00CE7D63"/>
    <w:rsid w:val="00CF1354"/>
    <w:rsid w:val="00CF1397"/>
    <w:rsid w:val="00CF27E3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6F19"/>
    <w:rsid w:val="00CF73E5"/>
    <w:rsid w:val="00CF7B42"/>
    <w:rsid w:val="00CF7C55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3CFB"/>
    <w:rsid w:val="00D04434"/>
    <w:rsid w:val="00D04A7D"/>
    <w:rsid w:val="00D05367"/>
    <w:rsid w:val="00D0586A"/>
    <w:rsid w:val="00D05AA7"/>
    <w:rsid w:val="00D05F16"/>
    <w:rsid w:val="00D06492"/>
    <w:rsid w:val="00D0655A"/>
    <w:rsid w:val="00D067F6"/>
    <w:rsid w:val="00D0682D"/>
    <w:rsid w:val="00D06C62"/>
    <w:rsid w:val="00D06C76"/>
    <w:rsid w:val="00D06EB7"/>
    <w:rsid w:val="00D0708C"/>
    <w:rsid w:val="00D077C6"/>
    <w:rsid w:val="00D0791F"/>
    <w:rsid w:val="00D07992"/>
    <w:rsid w:val="00D10249"/>
    <w:rsid w:val="00D10951"/>
    <w:rsid w:val="00D10A26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A4E"/>
    <w:rsid w:val="00D15AAD"/>
    <w:rsid w:val="00D15D01"/>
    <w:rsid w:val="00D161D8"/>
    <w:rsid w:val="00D165B8"/>
    <w:rsid w:val="00D17493"/>
    <w:rsid w:val="00D17CE4"/>
    <w:rsid w:val="00D2006E"/>
    <w:rsid w:val="00D21672"/>
    <w:rsid w:val="00D22365"/>
    <w:rsid w:val="00D2277F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67"/>
    <w:rsid w:val="00D26BF0"/>
    <w:rsid w:val="00D26C20"/>
    <w:rsid w:val="00D270DF"/>
    <w:rsid w:val="00D271CC"/>
    <w:rsid w:val="00D27F67"/>
    <w:rsid w:val="00D3005B"/>
    <w:rsid w:val="00D30160"/>
    <w:rsid w:val="00D31B35"/>
    <w:rsid w:val="00D32518"/>
    <w:rsid w:val="00D346B3"/>
    <w:rsid w:val="00D34C1E"/>
    <w:rsid w:val="00D34C3A"/>
    <w:rsid w:val="00D34C5A"/>
    <w:rsid w:val="00D351A4"/>
    <w:rsid w:val="00D36455"/>
    <w:rsid w:val="00D3668A"/>
    <w:rsid w:val="00D36809"/>
    <w:rsid w:val="00D36E71"/>
    <w:rsid w:val="00D370A5"/>
    <w:rsid w:val="00D3767D"/>
    <w:rsid w:val="00D37CB5"/>
    <w:rsid w:val="00D37D3A"/>
    <w:rsid w:val="00D37D87"/>
    <w:rsid w:val="00D37F48"/>
    <w:rsid w:val="00D404CA"/>
    <w:rsid w:val="00D40B33"/>
    <w:rsid w:val="00D40C8B"/>
    <w:rsid w:val="00D426C2"/>
    <w:rsid w:val="00D4318F"/>
    <w:rsid w:val="00D438BF"/>
    <w:rsid w:val="00D43AED"/>
    <w:rsid w:val="00D43B74"/>
    <w:rsid w:val="00D43CF8"/>
    <w:rsid w:val="00D43FBB"/>
    <w:rsid w:val="00D440F8"/>
    <w:rsid w:val="00D441B9"/>
    <w:rsid w:val="00D4515A"/>
    <w:rsid w:val="00D455F2"/>
    <w:rsid w:val="00D4568D"/>
    <w:rsid w:val="00D4576B"/>
    <w:rsid w:val="00D45964"/>
    <w:rsid w:val="00D4619E"/>
    <w:rsid w:val="00D463E2"/>
    <w:rsid w:val="00D470E6"/>
    <w:rsid w:val="00D476B2"/>
    <w:rsid w:val="00D47F30"/>
    <w:rsid w:val="00D50A06"/>
    <w:rsid w:val="00D512FF"/>
    <w:rsid w:val="00D5135F"/>
    <w:rsid w:val="00D51F60"/>
    <w:rsid w:val="00D52012"/>
    <w:rsid w:val="00D52BA3"/>
    <w:rsid w:val="00D52C29"/>
    <w:rsid w:val="00D5303E"/>
    <w:rsid w:val="00D53BB2"/>
    <w:rsid w:val="00D546FF"/>
    <w:rsid w:val="00D548D1"/>
    <w:rsid w:val="00D5544B"/>
    <w:rsid w:val="00D55AD5"/>
    <w:rsid w:val="00D55E91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DEB"/>
    <w:rsid w:val="00D652B5"/>
    <w:rsid w:val="00D652F2"/>
    <w:rsid w:val="00D65FA3"/>
    <w:rsid w:val="00D6607B"/>
    <w:rsid w:val="00D66155"/>
    <w:rsid w:val="00D66919"/>
    <w:rsid w:val="00D67C2D"/>
    <w:rsid w:val="00D7079A"/>
    <w:rsid w:val="00D70841"/>
    <w:rsid w:val="00D708B0"/>
    <w:rsid w:val="00D70C0E"/>
    <w:rsid w:val="00D72099"/>
    <w:rsid w:val="00D73192"/>
    <w:rsid w:val="00D73427"/>
    <w:rsid w:val="00D73A16"/>
    <w:rsid w:val="00D74277"/>
    <w:rsid w:val="00D74AEC"/>
    <w:rsid w:val="00D75936"/>
    <w:rsid w:val="00D76EF1"/>
    <w:rsid w:val="00D7732B"/>
    <w:rsid w:val="00D7751A"/>
    <w:rsid w:val="00D77531"/>
    <w:rsid w:val="00D77B1D"/>
    <w:rsid w:val="00D8021F"/>
    <w:rsid w:val="00D80383"/>
    <w:rsid w:val="00D80ADB"/>
    <w:rsid w:val="00D80B3E"/>
    <w:rsid w:val="00D81DFE"/>
    <w:rsid w:val="00D81F78"/>
    <w:rsid w:val="00D822A7"/>
    <w:rsid w:val="00D823C6"/>
    <w:rsid w:val="00D82883"/>
    <w:rsid w:val="00D82E25"/>
    <w:rsid w:val="00D83756"/>
    <w:rsid w:val="00D837A0"/>
    <w:rsid w:val="00D84E09"/>
    <w:rsid w:val="00D85C14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993"/>
    <w:rsid w:val="00D9129F"/>
    <w:rsid w:val="00D9196D"/>
    <w:rsid w:val="00D92801"/>
    <w:rsid w:val="00D92982"/>
    <w:rsid w:val="00D92D22"/>
    <w:rsid w:val="00D92D71"/>
    <w:rsid w:val="00D93024"/>
    <w:rsid w:val="00D93A6A"/>
    <w:rsid w:val="00D93AE1"/>
    <w:rsid w:val="00D9464E"/>
    <w:rsid w:val="00D94A54"/>
    <w:rsid w:val="00D94B1F"/>
    <w:rsid w:val="00D955BF"/>
    <w:rsid w:val="00D95766"/>
    <w:rsid w:val="00D959CC"/>
    <w:rsid w:val="00D968DA"/>
    <w:rsid w:val="00D9693C"/>
    <w:rsid w:val="00D96AF5"/>
    <w:rsid w:val="00D971D9"/>
    <w:rsid w:val="00D97336"/>
    <w:rsid w:val="00D97697"/>
    <w:rsid w:val="00DA0106"/>
    <w:rsid w:val="00DA0471"/>
    <w:rsid w:val="00DA0B5B"/>
    <w:rsid w:val="00DA15B5"/>
    <w:rsid w:val="00DA1C45"/>
    <w:rsid w:val="00DA1DF4"/>
    <w:rsid w:val="00DA20FC"/>
    <w:rsid w:val="00DA25B1"/>
    <w:rsid w:val="00DA305E"/>
    <w:rsid w:val="00DA3477"/>
    <w:rsid w:val="00DA348F"/>
    <w:rsid w:val="00DA358A"/>
    <w:rsid w:val="00DA3E45"/>
    <w:rsid w:val="00DA41F5"/>
    <w:rsid w:val="00DA496C"/>
    <w:rsid w:val="00DA4C1D"/>
    <w:rsid w:val="00DA5007"/>
    <w:rsid w:val="00DA5417"/>
    <w:rsid w:val="00DA56E8"/>
    <w:rsid w:val="00DA5852"/>
    <w:rsid w:val="00DA5BDE"/>
    <w:rsid w:val="00DA6689"/>
    <w:rsid w:val="00DA69D3"/>
    <w:rsid w:val="00DA7255"/>
    <w:rsid w:val="00DA7516"/>
    <w:rsid w:val="00DA7E9B"/>
    <w:rsid w:val="00DB0A9F"/>
    <w:rsid w:val="00DB0F9E"/>
    <w:rsid w:val="00DB15AC"/>
    <w:rsid w:val="00DB1A51"/>
    <w:rsid w:val="00DB1C6D"/>
    <w:rsid w:val="00DB2182"/>
    <w:rsid w:val="00DB27C1"/>
    <w:rsid w:val="00DB377D"/>
    <w:rsid w:val="00DB4499"/>
    <w:rsid w:val="00DB46AB"/>
    <w:rsid w:val="00DB4AFD"/>
    <w:rsid w:val="00DB4C71"/>
    <w:rsid w:val="00DB4FFB"/>
    <w:rsid w:val="00DB548A"/>
    <w:rsid w:val="00DB591C"/>
    <w:rsid w:val="00DB6431"/>
    <w:rsid w:val="00DB712F"/>
    <w:rsid w:val="00DB7A41"/>
    <w:rsid w:val="00DB7C7B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53EF"/>
    <w:rsid w:val="00DC6486"/>
    <w:rsid w:val="00DC69C5"/>
    <w:rsid w:val="00DC6DA7"/>
    <w:rsid w:val="00DC7AAD"/>
    <w:rsid w:val="00DC7E2E"/>
    <w:rsid w:val="00DD0200"/>
    <w:rsid w:val="00DD0A3C"/>
    <w:rsid w:val="00DD0CCA"/>
    <w:rsid w:val="00DD1174"/>
    <w:rsid w:val="00DD162C"/>
    <w:rsid w:val="00DD18FF"/>
    <w:rsid w:val="00DD1994"/>
    <w:rsid w:val="00DD3EE3"/>
    <w:rsid w:val="00DD4536"/>
    <w:rsid w:val="00DD52E9"/>
    <w:rsid w:val="00DD5CE4"/>
    <w:rsid w:val="00DD5FD0"/>
    <w:rsid w:val="00DD60DE"/>
    <w:rsid w:val="00DD6A8C"/>
    <w:rsid w:val="00DD6C37"/>
    <w:rsid w:val="00DD72B0"/>
    <w:rsid w:val="00DD74A8"/>
    <w:rsid w:val="00DD75E2"/>
    <w:rsid w:val="00DD7A99"/>
    <w:rsid w:val="00DD7B56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594"/>
    <w:rsid w:val="00DE36FF"/>
    <w:rsid w:val="00DE4C2B"/>
    <w:rsid w:val="00DE4D1B"/>
    <w:rsid w:val="00DE4FDC"/>
    <w:rsid w:val="00DE5608"/>
    <w:rsid w:val="00DE58D0"/>
    <w:rsid w:val="00DE591A"/>
    <w:rsid w:val="00DE631A"/>
    <w:rsid w:val="00DE654F"/>
    <w:rsid w:val="00DE7C1F"/>
    <w:rsid w:val="00DE7E0B"/>
    <w:rsid w:val="00DF0614"/>
    <w:rsid w:val="00DF0677"/>
    <w:rsid w:val="00DF0B6E"/>
    <w:rsid w:val="00DF0DF2"/>
    <w:rsid w:val="00DF15E0"/>
    <w:rsid w:val="00DF1A51"/>
    <w:rsid w:val="00DF2B54"/>
    <w:rsid w:val="00DF318B"/>
    <w:rsid w:val="00DF3520"/>
    <w:rsid w:val="00DF369C"/>
    <w:rsid w:val="00DF3772"/>
    <w:rsid w:val="00DF37A0"/>
    <w:rsid w:val="00DF39F2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E006FD"/>
    <w:rsid w:val="00E00D7C"/>
    <w:rsid w:val="00E012C0"/>
    <w:rsid w:val="00E017F6"/>
    <w:rsid w:val="00E01A94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6C4D"/>
    <w:rsid w:val="00E0781D"/>
    <w:rsid w:val="00E07CE6"/>
    <w:rsid w:val="00E10749"/>
    <w:rsid w:val="00E110E7"/>
    <w:rsid w:val="00E1133B"/>
    <w:rsid w:val="00E11B20"/>
    <w:rsid w:val="00E121CD"/>
    <w:rsid w:val="00E12331"/>
    <w:rsid w:val="00E1249F"/>
    <w:rsid w:val="00E1259A"/>
    <w:rsid w:val="00E128F0"/>
    <w:rsid w:val="00E129D7"/>
    <w:rsid w:val="00E12A4B"/>
    <w:rsid w:val="00E12CED"/>
    <w:rsid w:val="00E12F74"/>
    <w:rsid w:val="00E13163"/>
    <w:rsid w:val="00E134C9"/>
    <w:rsid w:val="00E136DB"/>
    <w:rsid w:val="00E13962"/>
    <w:rsid w:val="00E1424B"/>
    <w:rsid w:val="00E14C0B"/>
    <w:rsid w:val="00E1555A"/>
    <w:rsid w:val="00E16887"/>
    <w:rsid w:val="00E1691D"/>
    <w:rsid w:val="00E1698F"/>
    <w:rsid w:val="00E17720"/>
    <w:rsid w:val="00E17FA2"/>
    <w:rsid w:val="00E20601"/>
    <w:rsid w:val="00E209C7"/>
    <w:rsid w:val="00E209D9"/>
    <w:rsid w:val="00E20A0E"/>
    <w:rsid w:val="00E20FEC"/>
    <w:rsid w:val="00E22330"/>
    <w:rsid w:val="00E23633"/>
    <w:rsid w:val="00E23997"/>
    <w:rsid w:val="00E23A2B"/>
    <w:rsid w:val="00E2423D"/>
    <w:rsid w:val="00E24340"/>
    <w:rsid w:val="00E24460"/>
    <w:rsid w:val="00E2449C"/>
    <w:rsid w:val="00E24518"/>
    <w:rsid w:val="00E24FD3"/>
    <w:rsid w:val="00E25353"/>
    <w:rsid w:val="00E2556A"/>
    <w:rsid w:val="00E25AE6"/>
    <w:rsid w:val="00E30692"/>
    <w:rsid w:val="00E30B5A"/>
    <w:rsid w:val="00E3123D"/>
    <w:rsid w:val="00E31461"/>
    <w:rsid w:val="00E31D43"/>
    <w:rsid w:val="00E32189"/>
    <w:rsid w:val="00E32608"/>
    <w:rsid w:val="00E32950"/>
    <w:rsid w:val="00E33156"/>
    <w:rsid w:val="00E33CDD"/>
    <w:rsid w:val="00E34188"/>
    <w:rsid w:val="00E345CD"/>
    <w:rsid w:val="00E34B6E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379F0"/>
    <w:rsid w:val="00E403C9"/>
    <w:rsid w:val="00E41511"/>
    <w:rsid w:val="00E416C4"/>
    <w:rsid w:val="00E417E5"/>
    <w:rsid w:val="00E41B7B"/>
    <w:rsid w:val="00E421D7"/>
    <w:rsid w:val="00E421D8"/>
    <w:rsid w:val="00E42775"/>
    <w:rsid w:val="00E4311E"/>
    <w:rsid w:val="00E4383C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886"/>
    <w:rsid w:val="00E46DDB"/>
    <w:rsid w:val="00E47743"/>
    <w:rsid w:val="00E47AEF"/>
    <w:rsid w:val="00E47EE4"/>
    <w:rsid w:val="00E517E5"/>
    <w:rsid w:val="00E5219D"/>
    <w:rsid w:val="00E52A10"/>
    <w:rsid w:val="00E52E06"/>
    <w:rsid w:val="00E52E2F"/>
    <w:rsid w:val="00E53448"/>
    <w:rsid w:val="00E536E2"/>
    <w:rsid w:val="00E53B75"/>
    <w:rsid w:val="00E54E3B"/>
    <w:rsid w:val="00E557C6"/>
    <w:rsid w:val="00E55C1A"/>
    <w:rsid w:val="00E55C55"/>
    <w:rsid w:val="00E55D27"/>
    <w:rsid w:val="00E56B5B"/>
    <w:rsid w:val="00E5729C"/>
    <w:rsid w:val="00E572F1"/>
    <w:rsid w:val="00E57565"/>
    <w:rsid w:val="00E60AD7"/>
    <w:rsid w:val="00E61AD7"/>
    <w:rsid w:val="00E61BFB"/>
    <w:rsid w:val="00E620E2"/>
    <w:rsid w:val="00E62B5D"/>
    <w:rsid w:val="00E62BD9"/>
    <w:rsid w:val="00E62BFC"/>
    <w:rsid w:val="00E63838"/>
    <w:rsid w:val="00E6427E"/>
    <w:rsid w:val="00E64434"/>
    <w:rsid w:val="00E64647"/>
    <w:rsid w:val="00E64F71"/>
    <w:rsid w:val="00E650C5"/>
    <w:rsid w:val="00E65486"/>
    <w:rsid w:val="00E65BD4"/>
    <w:rsid w:val="00E65DE5"/>
    <w:rsid w:val="00E661A7"/>
    <w:rsid w:val="00E665EC"/>
    <w:rsid w:val="00E67540"/>
    <w:rsid w:val="00E677DD"/>
    <w:rsid w:val="00E67998"/>
    <w:rsid w:val="00E67C51"/>
    <w:rsid w:val="00E7011B"/>
    <w:rsid w:val="00E7069F"/>
    <w:rsid w:val="00E72EFC"/>
    <w:rsid w:val="00E73840"/>
    <w:rsid w:val="00E73DC7"/>
    <w:rsid w:val="00E747A5"/>
    <w:rsid w:val="00E74859"/>
    <w:rsid w:val="00E758EC"/>
    <w:rsid w:val="00E75FF8"/>
    <w:rsid w:val="00E76551"/>
    <w:rsid w:val="00E7665F"/>
    <w:rsid w:val="00E76ACC"/>
    <w:rsid w:val="00E77071"/>
    <w:rsid w:val="00E774A2"/>
    <w:rsid w:val="00E777F9"/>
    <w:rsid w:val="00E77A36"/>
    <w:rsid w:val="00E77D23"/>
    <w:rsid w:val="00E77E3A"/>
    <w:rsid w:val="00E77E85"/>
    <w:rsid w:val="00E77EFF"/>
    <w:rsid w:val="00E77FAB"/>
    <w:rsid w:val="00E800C3"/>
    <w:rsid w:val="00E801B9"/>
    <w:rsid w:val="00E822F5"/>
    <w:rsid w:val="00E82310"/>
    <w:rsid w:val="00E8234C"/>
    <w:rsid w:val="00E82420"/>
    <w:rsid w:val="00E82FA1"/>
    <w:rsid w:val="00E82FEE"/>
    <w:rsid w:val="00E8304E"/>
    <w:rsid w:val="00E831A8"/>
    <w:rsid w:val="00E83AA9"/>
    <w:rsid w:val="00E84439"/>
    <w:rsid w:val="00E84B69"/>
    <w:rsid w:val="00E84D30"/>
    <w:rsid w:val="00E85241"/>
    <w:rsid w:val="00E85928"/>
    <w:rsid w:val="00E85D48"/>
    <w:rsid w:val="00E85DDF"/>
    <w:rsid w:val="00E85F0B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180C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CF1"/>
    <w:rsid w:val="00EA2D2E"/>
    <w:rsid w:val="00EA4483"/>
    <w:rsid w:val="00EA5A5B"/>
    <w:rsid w:val="00EA5A73"/>
    <w:rsid w:val="00EA5AA7"/>
    <w:rsid w:val="00EA6A36"/>
    <w:rsid w:val="00EA7056"/>
    <w:rsid w:val="00EA70B1"/>
    <w:rsid w:val="00EA7A41"/>
    <w:rsid w:val="00EA7C14"/>
    <w:rsid w:val="00EB046F"/>
    <w:rsid w:val="00EB077B"/>
    <w:rsid w:val="00EB21E2"/>
    <w:rsid w:val="00EB22DA"/>
    <w:rsid w:val="00EB3645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5BE1"/>
    <w:rsid w:val="00EB68B4"/>
    <w:rsid w:val="00EB718C"/>
    <w:rsid w:val="00EB7353"/>
    <w:rsid w:val="00EB75F3"/>
    <w:rsid w:val="00EB7B29"/>
    <w:rsid w:val="00EB7CE4"/>
    <w:rsid w:val="00EB7FE7"/>
    <w:rsid w:val="00EC0847"/>
    <w:rsid w:val="00EC11EE"/>
    <w:rsid w:val="00EC17F7"/>
    <w:rsid w:val="00EC23A3"/>
    <w:rsid w:val="00EC27C6"/>
    <w:rsid w:val="00EC2849"/>
    <w:rsid w:val="00EC2C02"/>
    <w:rsid w:val="00EC2CE4"/>
    <w:rsid w:val="00EC2FCF"/>
    <w:rsid w:val="00EC4207"/>
    <w:rsid w:val="00EC43BC"/>
    <w:rsid w:val="00EC54E3"/>
    <w:rsid w:val="00EC5653"/>
    <w:rsid w:val="00EC5A31"/>
    <w:rsid w:val="00EC5F6E"/>
    <w:rsid w:val="00EC60B5"/>
    <w:rsid w:val="00EC6E4D"/>
    <w:rsid w:val="00EC71CE"/>
    <w:rsid w:val="00EC74EA"/>
    <w:rsid w:val="00ED0158"/>
    <w:rsid w:val="00ED01F1"/>
    <w:rsid w:val="00ED1006"/>
    <w:rsid w:val="00ED15FF"/>
    <w:rsid w:val="00ED1AEB"/>
    <w:rsid w:val="00ED1BEE"/>
    <w:rsid w:val="00ED1D14"/>
    <w:rsid w:val="00ED23CC"/>
    <w:rsid w:val="00ED24B0"/>
    <w:rsid w:val="00ED28FA"/>
    <w:rsid w:val="00ED2AB8"/>
    <w:rsid w:val="00ED3E2F"/>
    <w:rsid w:val="00ED4362"/>
    <w:rsid w:val="00ED45CB"/>
    <w:rsid w:val="00ED4917"/>
    <w:rsid w:val="00ED4BF3"/>
    <w:rsid w:val="00ED4C85"/>
    <w:rsid w:val="00ED4FF4"/>
    <w:rsid w:val="00ED668D"/>
    <w:rsid w:val="00ED6C4B"/>
    <w:rsid w:val="00ED6DF2"/>
    <w:rsid w:val="00ED74C4"/>
    <w:rsid w:val="00ED7799"/>
    <w:rsid w:val="00ED7E54"/>
    <w:rsid w:val="00EE0CA6"/>
    <w:rsid w:val="00EE0E2C"/>
    <w:rsid w:val="00EE1939"/>
    <w:rsid w:val="00EE2BB7"/>
    <w:rsid w:val="00EE2C5B"/>
    <w:rsid w:val="00EE35E9"/>
    <w:rsid w:val="00EE3C98"/>
    <w:rsid w:val="00EE4C32"/>
    <w:rsid w:val="00EE5666"/>
    <w:rsid w:val="00EE5A1B"/>
    <w:rsid w:val="00EE626D"/>
    <w:rsid w:val="00EE674E"/>
    <w:rsid w:val="00EE6A74"/>
    <w:rsid w:val="00EE6AEB"/>
    <w:rsid w:val="00EE6E87"/>
    <w:rsid w:val="00EE71C1"/>
    <w:rsid w:val="00EE71DE"/>
    <w:rsid w:val="00EE7417"/>
    <w:rsid w:val="00EF128D"/>
    <w:rsid w:val="00EF15EF"/>
    <w:rsid w:val="00EF18FE"/>
    <w:rsid w:val="00EF19A7"/>
    <w:rsid w:val="00EF25EC"/>
    <w:rsid w:val="00EF2F9E"/>
    <w:rsid w:val="00EF3256"/>
    <w:rsid w:val="00EF361E"/>
    <w:rsid w:val="00EF3A90"/>
    <w:rsid w:val="00EF4364"/>
    <w:rsid w:val="00EF46EC"/>
    <w:rsid w:val="00EF511A"/>
    <w:rsid w:val="00EF515C"/>
    <w:rsid w:val="00EF5787"/>
    <w:rsid w:val="00EF591D"/>
    <w:rsid w:val="00EF5B44"/>
    <w:rsid w:val="00EF5F18"/>
    <w:rsid w:val="00EF60D0"/>
    <w:rsid w:val="00EF6FAF"/>
    <w:rsid w:val="00EF783B"/>
    <w:rsid w:val="00EF78F3"/>
    <w:rsid w:val="00EF79AC"/>
    <w:rsid w:val="00EF7F5C"/>
    <w:rsid w:val="00F000C5"/>
    <w:rsid w:val="00F00ADD"/>
    <w:rsid w:val="00F01F1B"/>
    <w:rsid w:val="00F03002"/>
    <w:rsid w:val="00F036EF"/>
    <w:rsid w:val="00F03ED4"/>
    <w:rsid w:val="00F03F7A"/>
    <w:rsid w:val="00F04ABF"/>
    <w:rsid w:val="00F04DC0"/>
    <w:rsid w:val="00F0528D"/>
    <w:rsid w:val="00F054B9"/>
    <w:rsid w:val="00F06350"/>
    <w:rsid w:val="00F06405"/>
    <w:rsid w:val="00F066EC"/>
    <w:rsid w:val="00F06C67"/>
    <w:rsid w:val="00F06D6A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DE8"/>
    <w:rsid w:val="00F12E84"/>
    <w:rsid w:val="00F135A8"/>
    <w:rsid w:val="00F13B15"/>
    <w:rsid w:val="00F13CDA"/>
    <w:rsid w:val="00F15FA5"/>
    <w:rsid w:val="00F162DA"/>
    <w:rsid w:val="00F16652"/>
    <w:rsid w:val="00F16746"/>
    <w:rsid w:val="00F16993"/>
    <w:rsid w:val="00F170EA"/>
    <w:rsid w:val="00F171FE"/>
    <w:rsid w:val="00F17A7B"/>
    <w:rsid w:val="00F17E83"/>
    <w:rsid w:val="00F20236"/>
    <w:rsid w:val="00F208CE"/>
    <w:rsid w:val="00F208F0"/>
    <w:rsid w:val="00F209B7"/>
    <w:rsid w:val="00F218FA"/>
    <w:rsid w:val="00F21B4A"/>
    <w:rsid w:val="00F228C9"/>
    <w:rsid w:val="00F2376F"/>
    <w:rsid w:val="00F240C7"/>
    <w:rsid w:val="00F240CC"/>
    <w:rsid w:val="00F24267"/>
    <w:rsid w:val="00F243D8"/>
    <w:rsid w:val="00F24CC7"/>
    <w:rsid w:val="00F24DE0"/>
    <w:rsid w:val="00F24F01"/>
    <w:rsid w:val="00F25BBA"/>
    <w:rsid w:val="00F25FBD"/>
    <w:rsid w:val="00F2688F"/>
    <w:rsid w:val="00F26E71"/>
    <w:rsid w:val="00F27337"/>
    <w:rsid w:val="00F30828"/>
    <w:rsid w:val="00F3108E"/>
    <w:rsid w:val="00F31148"/>
    <w:rsid w:val="00F313D6"/>
    <w:rsid w:val="00F326AF"/>
    <w:rsid w:val="00F32B20"/>
    <w:rsid w:val="00F32BC1"/>
    <w:rsid w:val="00F33113"/>
    <w:rsid w:val="00F33114"/>
    <w:rsid w:val="00F33BF6"/>
    <w:rsid w:val="00F33F60"/>
    <w:rsid w:val="00F3438E"/>
    <w:rsid w:val="00F34923"/>
    <w:rsid w:val="00F35DFE"/>
    <w:rsid w:val="00F36D7E"/>
    <w:rsid w:val="00F374AB"/>
    <w:rsid w:val="00F374BD"/>
    <w:rsid w:val="00F37A65"/>
    <w:rsid w:val="00F40E5A"/>
    <w:rsid w:val="00F40F0C"/>
    <w:rsid w:val="00F41816"/>
    <w:rsid w:val="00F41C33"/>
    <w:rsid w:val="00F41C49"/>
    <w:rsid w:val="00F41CD4"/>
    <w:rsid w:val="00F42764"/>
    <w:rsid w:val="00F42E2D"/>
    <w:rsid w:val="00F43354"/>
    <w:rsid w:val="00F43969"/>
    <w:rsid w:val="00F43E56"/>
    <w:rsid w:val="00F449A7"/>
    <w:rsid w:val="00F44F6A"/>
    <w:rsid w:val="00F44FEC"/>
    <w:rsid w:val="00F452B9"/>
    <w:rsid w:val="00F46010"/>
    <w:rsid w:val="00F46B03"/>
    <w:rsid w:val="00F46BF3"/>
    <w:rsid w:val="00F46FE6"/>
    <w:rsid w:val="00F4766C"/>
    <w:rsid w:val="00F4790D"/>
    <w:rsid w:val="00F501A2"/>
    <w:rsid w:val="00F507D1"/>
    <w:rsid w:val="00F50FA4"/>
    <w:rsid w:val="00F514C3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DEA"/>
    <w:rsid w:val="00F60EA4"/>
    <w:rsid w:val="00F60FBC"/>
    <w:rsid w:val="00F6139A"/>
    <w:rsid w:val="00F6158E"/>
    <w:rsid w:val="00F619D9"/>
    <w:rsid w:val="00F61B9D"/>
    <w:rsid w:val="00F6212D"/>
    <w:rsid w:val="00F6284D"/>
    <w:rsid w:val="00F62970"/>
    <w:rsid w:val="00F62E00"/>
    <w:rsid w:val="00F6302A"/>
    <w:rsid w:val="00F63055"/>
    <w:rsid w:val="00F638B3"/>
    <w:rsid w:val="00F639A8"/>
    <w:rsid w:val="00F64C2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BE"/>
    <w:rsid w:val="00F7049B"/>
    <w:rsid w:val="00F7074E"/>
    <w:rsid w:val="00F71A48"/>
    <w:rsid w:val="00F71B49"/>
    <w:rsid w:val="00F71F69"/>
    <w:rsid w:val="00F72108"/>
    <w:rsid w:val="00F7284F"/>
    <w:rsid w:val="00F72B72"/>
    <w:rsid w:val="00F73D0A"/>
    <w:rsid w:val="00F74164"/>
    <w:rsid w:val="00F74244"/>
    <w:rsid w:val="00F74BB9"/>
    <w:rsid w:val="00F74DBD"/>
    <w:rsid w:val="00F753FE"/>
    <w:rsid w:val="00F75582"/>
    <w:rsid w:val="00F75A72"/>
    <w:rsid w:val="00F75A7F"/>
    <w:rsid w:val="00F76D2F"/>
    <w:rsid w:val="00F76EFA"/>
    <w:rsid w:val="00F773FB"/>
    <w:rsid w:val="00F804BE"/>
    <w:rsid w:val="00F817CE"/>
    <w:rsid w:val="00F81EE3"/>
    <w:rsid w:val="00F8300F"/>
    <w:rsid w:val="00F835FD"/>
    <w:rsid w:val="00F837BA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28D"/>
    <w:rsid w:val="00F875D3"/>
    <w:rsid w:val="00F902FD"/>
    <w:rsid w:val="00F90344"/>
    <w:rsid w:val="00F9056A"/>
    <w:rsid w:val="00F90713"/>
    <w:rsid w:val="00F90E77"/>
    <w:rsid w:val="00F90F8D"/>
    <w:rsid w:val="00F90FD3"/>
    <w:rsid w:val="00F919B5"/>
    <w:rsid w:val="00F91EAB"/>
    <w:rsid w:val="00F9230C"/>
    <w:rsid w:val="00F92782"/>
    <w:rsid w:val="00F92AE5"/>
    <w:rsid w:val="00F92EEF"/>
    <w:rsid w:val="00F93157"/>
    <w:rsid w:val="00F93955"/>
    <w:rsid w:val="00F93AA9"/>
    <w:rsid w:val="00F94192"/>
    <w:rsid w:val="00F943E8"/>
    <w:rsid w:val="00F95AF6"/>
    <w:rsid w:val="00F96985"/>
    <w:rsid w:val="00F96F0E"/>
    <w:rsid w:val="00F97015"/>
    <w:rsid w:val="00F97838"/>
    <w:rsid w:val="00FA0638"/>
    <w:rsid w:val="00FA16F4"/>
    <w:rsid w:val="00FA1909"/>
    <w:rsid w:val="00FA24B8"/>
    <w:rsid w:val="00FA29A8"/>
    <w:rsid w:val="00FA2B9A"/>
    <w:rsid w:val="00FA2BB3"/>
    <w:rsid w:val="00FA4A57"/>
    <w:rsid w:val="00FA4E8B"/>
    <w:rsid w:val="00FA5339"/>
    <w:rsid w:val="00FA547C"/>
    <w:rsid w:val="00FA585D"/>
    <w:rsid w:val="00FA6A7C"/>
    <w:rsid w:val="00FA797C"/>
    <w:rsid w:val="00FA7ABE"/>
    <w:rsid w:val="00FB0445"/>
    <w:rsid w:val="00FB1A04"/>
    <w:rsid w:val="00FB1CBA"/>
    <w:rsid w:val="00FB27C6"/>
    <w:rsid w:val="00FB2841"/>
    <w:rsid w:val="00FB2CD4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2D9"/>
    <w:rsid w:val="00FB743F"/>
    <w:rsid w:val="00FB7CAE"/>
    <w:rsid w:val="00FC037F"/>
    <w:rsid w:val="00FC1066"/>
    <w:rsid w:val="00FC132F"/>
    <w:rsid w:val="00FC14D6"/>
    <w:rsid w:val="00FC224E"/>
    <w:rsid w:val="00FC2594"/>
    <w:rsid w:val="00FC2C6B"/>
    <w:rsid w:val="00FC2F90"/>
    <w:rsid w:val="00FC3CA0"/>
    <w:rsid w:val="00FC4AD0"/>
    <w:rsid w:val="00FC4F6C"/>
    <w:rsid w:val="00FC54BD"/>
    <w:rsid w:val="00FC5CF1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B37"/>
    <w:rsid w:val="00FD0F14"/>
    <w:rsid w:val="00FD1EC8"/>
    <w:rsid w:val="00FD231B"/>
    <w:rsid w:val="00FD2AEA"/>
    <w:rsid w:val="00FD2B52"/>
    <w:rsid w:val="00FD3011"/>
    <w:rsid w:val="00FD343D"/>
    <w:rsid w:val="00FD373C"/>
    <w:rsid w:val="00FD3A10"/>
    <w:rsid w:val="00FD3F3C"/>
    <w:rsid w:val="00FD3FB3"/>
    <w:rsid w:val="00FD405F"/>
    <w:rsid w:val="00FD47ED"/>
    <w:rsid w:val="00FD6174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14FD"/>
    <w:rsid w:val="00FE2365"/>
    <w:rsid w:val="00FE24A9"/>
    <w:rsid w:val="00FE2A4D"/>
    <w:rsid w:val="00FE3B6F"/>
    <w:rsid w:val="00FE3C6C"/>
    <w:rsid w:val="00FE4C7B"/>
    <w:rsid w:val="00FE58D1"/>
    <w:rsid w:val="00FE5CEC"/>
    <w:rsid w:val="00FE6057"/>
    <w:rsid w:val="00FE6BDD"/>
    <w:rsid w:val="00FE7336"/>
    <w:rsid w:val="00FE787C"/>
    <w:rsid w:val="00FE7EA1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47E"/>
    <w:rsid w:val="00FF5517"/>
    <w:rsid w:val="00FF563C"/>
    <w:rsid w:val="00FF5C91"/>
    <w:rsid w:val="00FF5F49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57E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Style1">
    <w:name w:val="Style1"/>
    <w:basedOn w:val="Normal"/>
    <w:link w:val="Style1Char"/>
    <w:qFormat/>
    <w:rsid w:val="006400C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6400C7"/>
    <w:rPr>
      <w:rFonts w:ascii="Times New Roman" w:eastAsia="SimSun" w:hAnsi="Times New Roman"/>
    </w:rPr>
  </w:style>
  <w:style w:type="character" w:styleId="Emphasis">
    <w:name w:val="Emphasis"/>
    <w:basedOn w:val="DefaultParagraphFont"/>
    <w:uiPriority w:val="20"/>
    <w:qFormat/>
    <w:rsid w:val="009F7122"/>
    <w:rPr>
      <w:i/>
      <w:iCs/>
    </w:rPr>
  </w:style>
  <w:style w:type="paragraph" w:customStyle="1" w:styleId="LGTdoc">
    <w:name w:val="LGTdoc_본문"/>
    <w:basedOn w:val="Normal"/>
    <w:link w:val="LGTdocChar"/>
    <w:qFormat/>
    <w:rsid w:val="009D050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9D0509"/>
    <w:rPr>
      <w:rFonts w:ascii="Times New Roman" w:eastAsia="Batang" w:hAnsi="Times New Roman"/>
      <w:kern w:val="2"/>
      <w:sz w:val="24"/>
      <w:szCs w:val="24"/>
      <w:lang w:val="en-GB" w:eastAsia="ko-KR"/>
    </w:rPr>
  </w:style>
  <w:style w:type="paragraph" w:customStyle="1" w:styleId="a0">
    <w:name w:val="문단"/>
    <w:basedOn w:val="Normal"/>
    <w:uiPriority w:val="99"/>
    <w:rsid w:val="007D40BD"/>
    <w:pPr>
      <w:autoSpaceDE w:val="0"/>
      <w:autoSpaceDN w:val="0"/>
      <w:ind w:firstLine="800"/>
      <w:jc w:val="both"/>
    </w:pPr>
    <w:rPr>
      <w:rFonts w:ascii="Gulim" w:eastAsia="Gulim" w:hAnsi="SimSun" w:cs="SimSun"/>
      <w:color w:val="000000"/>
      <w:sz w:val="20"/>
      <w:szCs w:val="20"/>
    </w:rPr>
  </w:style>
  <w:style w:type="paragraph" w:customStyle="1" w:styleId="xmsonormal">
    <w:name w:val="x_msonormal"/>
    <w:basedOn w:val="Normal"/>
    <w:uiPriority w:val="99"/>
    <w:rsid w:val="00585874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</w:rPr>
  </w:style>
  <w:style w:type="paragraph" w:customStyle="1" w:styleId="xxxmsolistparagraph">
    <w:name w:val="x_xxmsolistparagraph"/>
    <w:basedOn w:val="Normal"/>
    <w:uiPriority w:val="99"/>
    <w:rsid w:val="00585874"/>
    <w:pPr>
      <w:ind w:left="800"/>
      <w:jc w:val="both"/>
    </w:pPr>
    <w:rPr>
      <w:rFonts w:ascii="Calibri" w:eastAsia="SimSun" w:hAnsi="Calibri" w:cs="Calibri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0B672-7A8D-DD40-BC9D-6CA3D723D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0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2020-01-28T02:24:00Z</cp:lastPrinted>
  <dcterms:created xsi:type="dcterms:W3CDTF">2020-07-29T22:51:00Z</dcterms:created>
  <dcterms:modified xsi:type="dcterms:W3CDTF">2020-10-23T18:42:00Z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